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6545C" w14:textId="77777777" w:rsidR="006C25B8" w:rsidRDefault="006C25B8" w:rsidP="006C25B8">
      <w:pPr>
        <w:spacing w:after="0" w:line="240" w:lineRule="auto"/>
        <w:rPr>
          <w:rFonts w:eastAsia="Times New Roman" w:cs="Times New Roman"/>
          <w:sz w:val="24"/>
          <w:szCs w:val="24"/>
        </w:rPr>
      </w:pPr>
      <w:r>
        <w:rPr>
          <w:rFonts w:eastAsia="Times New Roman" w:cs="Times New Roman"/>
          <w:sz w:val="24"/>
          <w:szCs w:val="24"/>
        </w:rPr>
        <w:t>Isaiah Hagerman</w:t>
      </w:r>
      <w:r w:rsidRPr="001C78B9">
        <w:rPr>
          <w:rFonts w:eastAsia="Times New Roman" w:cs="Times New Roman"/>
          <w:sz w:val="24"/>
          <w:szCs w:val="24"/>
        </w:rPr>
        <w:t xml:space="preserve"> </w:t>
      </w:r>
    </w:p>
    <w:p w14:paraId="088F4131" w14:textId="77777777" w:rsidR="006C25B8" w:rsidRPr="001C78B9" w:rsidRDefault="006C25B8" w:rsidP="006C25B8">
      <w:pPr>
        <w:spacing w:after="0" w:line="240" w:lineRule="auto"/>
        <w:rPr>
          <w:rFonts w:eastAsia="Times New Roman" w:cs="Times New Roman"/>
          <w:sz w:val="24"/>
          <w:szCs w:val="24"/>
        </w:rPr>
      </w:pPr>
      <w:r>
        <w:rPr>
          <w:rFonts w:eastAsia="Times New Roman" w:cs="Times New Roman"/>
          <w:sz w:val="24"/>
          <w:szCs w:val="24"/>
        </w:rPr>
        <w:t>Rancho Mirage Energy Authority</w:t>
      </w:r>
    </w:p>
    <w:p w14:paraId="7AC49A43" w14:textId="77777777" w:rsidR="006C25B8" w:rsidRPr="001C78B9" w:rsidRDefault="006C25B8" w:rsidP="006C25B8">
      <w:pPr>
        <w:spacing w:after="0" w:line="240" w:lineRule="auto"/>
        <w:rPr>
          <w:rFonts w:eastAsia="Times New Roman" w:cs="Times New Roman"/>
          <w:sz w:val="24"/>
          <w:szCs w:val="24"/>
        </w:rPr>
      </w:pPr>
      <w:r>
        <w:rPr>
          <w:rFonts w:eastAsia="Times New Roman" w:cs="Times New Roman"/>
          <w:sz w:val="24"/>
          <w:szCs w:val="24"/>
        </w:rPr>
        <w:t>69-825 Highway 111</w:t>
      </w:r>
      <w:r w:rsidRPr="001C78B9">
        <w:rPr>
          <w:rFonts w:eastAsia="Times New Roman" w:cs="Times New Roman"/>
          <w:sz w:val="24"/>
          <w:szCs w:val="24"/>
        </w:rPr>
        <w:t xml:space="preserve"> </w:t>
      </w:r>
    </w:p>
    <w:p w14:paraId="635EF5A6" w14:textId="77777777" w:rsidR="006C25B8" w:rsidRPr="001C78B9" w:rsidRDefault="006C25B8" w:rsidP="006C25B8">
      <w:pPr>
        <w:spacing w:after="0" w:line="240" w:lineRule="auto"/>
        <w:rPr>
          <w:rFonts w:eastAsia="Times New Roman" w:cs="Times New Roman"/>
          <w:sz w:val="24"/>
          <w:szCs w:val="24"/>
        </w:rPr>
      </w:pPr>
      <w:r>
        <w:rPr>
          <w:rFonts w:eastAsia="Times New Roman" w:cs="Times New Roman"/>
          <w:sz w:val="24"/>
          <w:szCs w:val="24"/>
        </w:rPr>
        <w:t>Rancho Mirage, CA 92270</w:t>
      </w:r>
    </w:p>
    <w:p w14:paraId="3A2D7595" w14:textId="77777777" w:rsidR="004A4D97" w:rsidRPr="006923AD" w:rsidRDefault="004A4D97" w:rsidP="001C78B9">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5095B1F3"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 (D.) 10-06-036, D.11-06-022, D.14-06-050, D.19-06-026, </w:t>
      </w:r>
    </w:p>
    <w:p w14:paraId="63E5BE94" w14:textId="4CA8B5DB"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D.20-06-031, D.21-06-029</w:t>
      </w:r>
      <w:r w:rsidR="00135748">
        <w:rPr>
          <w:rFonts w:eastAsia="Calibri" w:cs="Times New Roman"/>
          <w:b/>
          <w:bCs/>
          <w:sz w:val="24"/>
          <w:szCs w:val="24"/>
        </w:rPr>
        <w:t>,</w:t>
      </w:r>
      <w:r w:rsidRPr="006923AD">
        <w:rPr>
          <w:rFonts w:eastAsia="Calibri" w:cs="Times New Roman"/>
          <w:b/>
          <w:bCs/>
          <w:sz w:val="24"/>
          <w:szCs w:val="24"/>
        </w:rPr>
        <w:t xml:space="preserve"> </w:t>
      </w:r>
      <w:r w:rsidRPr="006923AD">
        <w:rPr>
          <w:rFonts w:eastAsia="Times New Roman" w:cs="Times New Roman"/>
          <w:b/>
          <w:sz w:val="24"/>
          <w:szCs w:val="24"/>
        </w:rPr>
        <w:t xml:space="preserve">D.22-06-050, </w:t>
      </w:r>
      <w:r w:rsidR="00EE55F1">
        <w:rPr>
          <w:rFonts w:eastAsia="Times New Roman" w:cs="Times New Roman"/>
          <w:b/>
          <w:sz w:val="24"/>
          <w:szCs w:val="24"/>
        </w:rPr>
        <w:t xml:space="preserve">D.23-04-010, </w:t>
      </w:r>
      <w:r w:rsidRPr="006923AD">
        <w:rPr>
          <w:rFonts w:eastAsia="Times New Roman" w:cs="Times New Roman"/>
          <w:b/>
          <w:sz w:val="24"/>
          <w:szCs w:val="24"/>
        </w:rPr>
        <w:t>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0EB3956C" w:rsidR="006923AD" w:rsidRPr="006923AD" w:rsidRDefault="006923AD" w:rsidP="006923AD">
      <w:pPr>
        <w:spacing w:after="0" w:line="240" w:lineRule="auto"/>
        <w:rPr>
          <w:rFonts w:eastAsia="Calibri" w:cs="Times New Roman"/>
          <w:b/>
          <w:bCs/>
          <w:sz w:val="24"/>
          <w:szCs w:val="24"/>
        </w:rPr>
      </w:pPr>
      <w:r w:rsidRPr="006923AD">
        <w:rPr>
          <w:rFonts w:eastAsia="Calibri" w:cs="Times New Roman"/>
          <w:b/>
          <w:bCs/>
          <w:sz w:val="24"/>
          <w:szCs w:val="24"/>
        </w:rPr>
        <w:t>Citation No. E-4195</w:t>
      </w:r>
      <w:r w:rsidRPr="006923AD">
        <w:rPr>
          <w:rFonts w:eastAsia="Times New Roman" w:cs="Times New Roman"/>
          <w:b/>
          <w:sz w:val="24"/>
          <w:szCs w:val="24"/>
        </w:rPr>
        <w:t>-</w:t>
      </w:r>
      <w:r w:rsidR="0077630B" w:rsidRPr="006923AD">
        <w:rPr>
          <w:rFonts w:eastAsia="Times New Roman" w:cs="Times New Roman"/>
          <w:b/>
          <w:sz w:val="24"/>
          <w:szCs w:val="24"/>
        </w:rPr>
        <w:t>0</w:t>
      </w:r>
      <w:r w:rsidR="0077630B">
        <w:rPr>
          <w:rFonts w:eastAsia="Times New Roman" w:cs="Times New Roman"/>
          <w:b/>
          <w:sz w:val="24"/>
          <w:szCs w:val="24"/>
        </w:rPr>
        <w:t>19</w:t>
      </w:r>
      <w:r w:rsidR="0008094D">
        <w:rPr>
          <w:rFonts w:eastAsia="Times New Roman" w:cs="Times New Roman"/>
          <w:b/>
          <w:sz w:val="24"/>
          <w:szCs w:val="24"/>
        </w:rPr>
        <w:t>3</w:t>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t xml:space="preserve"> </w:t>
      </w:r>
      <w:r w:rsidRPr="006923AD">
        <w:rPr>
          <w:rFonts w:eastAsia="Calibri" w:cs="Times New Roman"/>
          <w:b/>
          <w:bCs/>
          <w:sz w:val="24"/>
          <w:szCs w:val="24"/>
        </w:rPr>
        <w:t xml:space="preserve">Issued: </w:t>
      </w:r>
      <w:r w:rsidR="000F10BD">
        <w:rPr>
          <w:rFonts w:eastAsia="Calibri" w:cs="Times New Roman"/>
          <w:b/>
          <w:bCs/>
          <w:sz w:val="24"/>
          <w:szCs w:val="24"/>
        </w:rPr>
        <w:t xml:space="preserve">May </w:t>
      </w:r>
      <w:r w:rsidR="00E96452">
        <w:rPr>
          <w:rFonts w:eastAsia="Calibri" w:cs="Times New Roman"/>
          <w:b/>
          <w:bCs/>
          <w:sz w:val="24"/>
          <w:szCs w:val="24"/>
        </w:rPr>
        <w:t>20</w:t>
      </w:r>
      <w:r w:rsidRPr="006923AD">
        <w:rPr>
          <w:rFonts w:eastAsia="Calibri" w:cs="Times New Roman"/>
          <w:b/>
          <w:bCs/>
          <w:sz w:val="24"/>
          <w:szCs w:val="24"/>
        </w:rPr>
        <w:t>, 202</w:t>
      </w:r>
      <w:r w:rsidR="000F10BD">
        <w:rPr>
          <w:rFonts w:eastAsia="Calibri" w:cs="Times New Roman"/>
          <w:b/>
          <w:bCs/>
          <w:sz w:val="24"/>
          <w:szCs w:val="24"/>
        </w:rPr>
        <w:t>5</w:t>
      </w:r>
      <w:r w:rsidRPr="006923AD">
        <w:rPr>
          <w:rFonts w:eastAsia="Calibri" w:cs="Times New Roman"/>
          <w:b/>
          <w:bCs/>
          <w:sz w:val="24"/>
          <w:szCs w:val="24"/>
        </w:rPr>
        <w:t xml:space="preserve">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56996D1C"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 xml:space="preserve">Re: </w:t>
      </w:r>
      <w:r w:rsidR="000F10BD">
        <w:rPr>
          <w:b/>
          <w:bCs/>
        </w:rPr>
        <w:t>2025</w:t>
      </w:r>
      <w:r w:rsidRPr="006923AD">
        <w:rPr>
          <w:rFonts w:eastAsia="Calibri" w:cs="Times New Roman"/>
          <w:b/>
          <w:bCs/>
          <w:sz w:val="24"/>
          <w:szCs w:val="24"/>
        </w:rPr>
        <w:t xml:space="preserve"> </w:t>
      </w:r>
      <w:r w:rsidR="000F10BD">
        <w:rPr>
          <w:rFonts w:eastAsia="Calibri" w:cs="Times New Roman"/>
          <w:b/>
          <w:bCs/>
          <w:sz w:val="24"/>
          <w:szCs w:val="24"/>
        </w:rPr>
        <w:t>Year</w:t>
      </w:r>
      <w:r w:rsidRPr="006923AD">
        <w:rPr>
          <w:rFonts w:eastAsia="Calibri" w:cs="Times New Roman"/>
          <w:b/>
          <w:bCs/>
          <w:sz w:val="24"/>
          <w:szCs w:val="24"/>
        </w:rPr>
        <w:t xml:space="preserve">-Ahead </w:t>
      </w:r>
      <w:r w:rsidR="001C169C">
        <w:rPr>
          <w:rFonts w:eastAsia="Calibri" w:cs="Times New Roman"/>
          <w:b/>
          <w:bCs/>
          <w:sz w:val="24"/>
          <w:szCs w:val="24"/>
        </w:rPr>
        <w:t xml:space="preserve">System </w:t>
      </w:r>
      <w:r w:rsidRPr="006923AD">
        <w:rPr>
          <w:rFonts w:eastAsia="Calibri" w:cs="Times New Roman"/>
          <w:b/>
          <w:bCs/>
          <w:sz w:val="24"/>
          <w:szCs w:val="24"/>
        </w:rPr>
        <w:t>Resource Adequacy Compliance Filing</w:t>
      </w:r>
    </w:p>
    <w:p w14:paraId="77FF6F92" w14:textId="77777777" w:rsidR="003941C1" w:rsidRDefault="003941C1" w:rsidP="003941C1">
      <w:pPr>
        <w:spacing w:after="0" w:line="240" w:lineRule="auto"/>
      </w:pPr>
    </w:p>
    <w:p w14:paraId="1E7676E0" w14:textId="5A28E64F" w:rsidR="0026038E" w:rsidRPr="0072659E" w:rsidRDefault="0002491B" w:rsidP="004D3124">
      <w:r w:rsidRPr="00C8467D">
        <w:rPr>
          <w:rFonts w:eastAsia="Times New Roman"/>
        </w:rPr>
        <w:t xml:space="preserve">Dear Mr. </w:t>
      </w:r>
      <w:r w:rsidR="006C25B8">
        <w:rPr>
          <w:rFonts w:eastAsia="Times New Roman"/>
        </w:rPr>
        <w:t>Isaiah Hagerman</w:t>
      </w:r>
      <w:r w:rsidR="0072659E" w:rsidRPr="0072659E">
        <w:t>:</w:t>
      </w:r>
    </w:p>
    <w:p w14:paraId="41BB3476" w14:textId="34B0B3F5" w:rsidR="0072659E" w:rsidRPr="0072659E" w:rsidRDefault="006C5AF4" w:rsidP="00310332">
      <w:pPr>
        <w:spacing w:after="0" w:line="360" w:lineRule="auto"/>
        <w:ind w:firstLine="720"/>
        <w:rPr>
          <w:rFonts w:eastAsia="Times New Roman" w:cs="Times New Roman"/>
        </w:rPr>
      </w:pPr>
      <w:r w:rsidRPr="00C8467D">
        <w:rPr>
          <w:rFonts w:eastAsia="Times New Roman"/>
        </w:rPr>
        <w:t xml:space="preserve">Pursuant to Resolution E-4195, subsequently modified by Decision (D.) 10-06-036, D.11-06-022, D.14-06-050, D.19-06-026, D.20-06-031, D.21-06-029, D.22-06-050, </w:t>
      </w:r>
      <w:r w:rsidR="00EE55F1">
        <w:rPr>
          <w:rFonts w:eastAsia="Times New Roman"/>
        </w:rPr>
        <w:t xml:space="preserve">D.23-04-010, </w:t>
      </w:r>
      <w:r w:rsidRPr="00C8467D">
        <w:rPr>
          <w:rFonts w:eastAsia="Times New Roman"/>
        </w:rPr>
        <w:t xml:space="preserve">D.23-06-029, and D.24-06-004, </w:t>
      </w:r>
      <w:r w:rsidR="006C25B8">
        <w:rPr>
          <w:rFonts w:eastAsia="Times New Roman"/>
        </w:rPr>
        <w:t>Rancho Mirage Energy Authority</w:t>
      </w:r>
      <w:r w:rsidRPr="00C8467D">
        <w:rPr>
          <w:rFonts w:eastAsia="Times New Roman"/>
        </w:rPr>
        <w:t xml:space="preserve"> is hereby cited for the following specified violation</w:t>
      </w:r>
      <w:r w:rsidR="00863D54">
        <w:rPr>
          <w:rFonts w:eastAsia="Times New Roman"/>
        </w:rPr>
        <w:t>(</w:t>
      </w:r>
      <w:r w:rsidRPr="00C8467D">
        <w:rPr>
          <w:rFonts w:eastAsia="Times New Roman"/>
        </w:rPr>
        <w:t>s</w:t>
      </w:r>
      <w:r w:rsidR="00863D54">
        <w:rPr>
          <w:rFonts w:eastAsia="Times New Roman"/>
        </w:rPr>
        <w:t>)</w:t>
      </w:r>
      <w:r w:rsidR="0072659E" w:rsidRPr="0072659E">
        <w:rPr>
          <w:rFonts w:eastAsia="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6973FF">
        <w:trPr>
          <w:trHeight w:val="557"/>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Month-Ahead System Resource Adequacy Compliance Filing at the time and manner required.</w:t>
            </w:r>
            <w:r w:rsidRPr="00AF679A">
              <w:rPr>
                <w:rFonts w:eastAsia="Times New Roman" w:cs="Times New Roman"/>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6973FF">
        <w:trPr>
          <w:trHeight w:val="845"/>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AF679A" w:rsidRDefault="0072659E" w:rsidP="0072659E">
            <w:pPr>
              <w:numPr>
                <w:ilvl w:val="0"/>
                <w:numId w:val="2"/>
              </w:numPr>
              <w:spacing w:after="0" w:line="240" w:lineRule="auto"/>
              <w:rPr>
                <w:rFonts w:eastAsia="Times New Roman" w:cs="Times New Roman"/>
              </w:rPr>
            </w:pPr>
            <w:r w:rsidRPr="00AF679A">
              <w:rPr>
                <w:rFonts w:eastAsia="Times New Roman" w:cs="Times New Roman"/>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1"/>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bl>
    <w:p w14:paraId="374E4BCD" w14:textId="7B3D3FDB" w:rsidR="0072659E" w:rsidRPr="004D2D25" w:rsidRDefault="0072659E" w:rsidP="0072659E">
      <w:pPr>
        <w:jc w:val="center"/>
        <w:rPr>
          <w:sz w:val="24"/>
          <w:szCs w:val="24"/>
        </w:rPr>
      </w:pPr>
      <w:r w:rsidRPr="004D2D25">
        <w:rPr>
          <w:rFonts w:eastAsia="Times New Roman"/>
          <w:b/>
          <w:sz w:val="24"/>
          <w:szCs w:val="24"/>
          <w:u w:val="single"/>
        </w:rPr>
        <w:lastRenderedPageBreak/>
        <w:t>Evidence of Violation</w:t>
      </w:r>
    </w:p>
    <w:p w14:paraId="3323F268" w14:textId="77777777" w:rsidR="001A5A65" w:rsidRDefault="0072659E" w:rsidP="0072659E">
      <w:pPr>
        <w:pStyle w:val="Heading1"/>
        <w:numPr>
          <w:ilvl w:val="0"/>
          <w:numId w:val="3"/>
        </w:numPr>
        <w:rPr>
          <w:rFonts w:ascii="Garamond" w:hAnsi="Garamond"/>
          <w:b/>
          <w:bCs/>
          <w:sz w:val="22"/>
          <w:szCs w:val="22"/>
        </w:rPr>
      </w:pPr>
      <w:r w:rsidRPr="004D2D25">
        <w:rPr>
          <w:rFonts w:ascii="Garamond" w:hAnsi="Garamond"/>
          <w:b/>
          <w:bCs/>
          <w:sz w:val="22"/>
          <w:szCs w:val="22"/>
        </w:rPr>
        <w:t>Summary</w:t>
      </w:r>
    </w:p>
    <w:p w14:paraId="4A73F391" w14:textId="2BEA9A8B" w:rsidR="008448F8" w:rsidRDefault="006C25B8" w:rsidP="002F5739">
      <w:pPr>
        <w:spacing w:after="0" w:line="360" w:lineRule="auto"/>
        <w:ind w:firstLine="720"/>
      </w:pPr>
      <w:r>
        <w:t>Rancho Mirage Energy Authority</w:t>
      </w:r>
      <w:r w:rsidR="002F5739">
        <w:t xml:space="preserve"> (</w:t>
      </w:r>
      <w:r>
        <w:t>RMEA</w:t>
      </w:r>
      <w:r w:rsidR="002F5739">
        <w:t xml:space="preserve">) failed to meet its </w:t>
      </w:r>
      <w:r w:rsidR="00E540F2">
        <w:t>2025 Year</w:t>
      </w:r>
      <w:r w:rsidR="002F5739">
        <w:t>-Ahead (</w:t>
      </w:r>
      <w:r w:rsidR="00E540F2">
        <w:t>YA</w:t>
      </w:r>
      <w:r w:rsidR="002F5739">
        <w:t xml:space="preserve">) System Resource Adequacy (RA) obligations.  On </w:t>
      </w:r>
      <w:r w:rsidR="00A707BD">
        <w:t>September 25, 2024</w:t>
      </w:r>
      <w:r w:rsidR="002F5739">
        <w:t xml:space="preserve">, the California Public Utilities Commission’s (CPUC or Commission) Energy Division (ED) staff provided </w:t>
      </w:r>
      <w:r>
        <w:t>RMEA</w:t>
      </w:r>
      <w:r w:rsidR="002F5739">
        <w:t xml:space="preserve"> </w:t>
      </w:r>
      <w:r w:rsidR="00A707BD">
        <w:t>its 2025 YA RA allocations</w:t>
      </w:r>
      <w:r w:rsidR="002F5739">
        <w:t xml:space="preserve">.  On </w:t>
      </w:r>
      <w:r w:rsidR="00A707BD">
        <w:t>October 31, 2024</w:t>
      </w:r>
      <w:r w:rsidR="002F5739">
        <w:t xml:space="preserve">, </w:t>
      </w:r>
      <w:r>
        <w:t>RMEA</w:t>
      </w:r>
      <w:r w:rsidR="002F5739">
        <w:t xml:space="preserve"> filed its </w:t>
      </w:r>
      <w:r w:rsidR="00A707BD">
        <w:t>YA RA compliance showing</w:t>
      </w:r>
      <w:r w:rsidR="002F5739">
        <w:t xml:space="preserve">.  </w:t>
      </w:r>
      <w:r w:rsidR="00952DF8">
        <w:t xml:space="preserve">Subsequently, </w:t>
      </w:r>
      <w:r>
        <w:t>RMEA</w:t>
      </w:r>
      <w:r w:rsidR="0066614E">
        <w:t xml:space="preserve"> file revised 2025 YA RA compliance showing</w:t>
      </w:r>
      <w:r w:rsidR="003643C2">
        <w:t>s</w:t>
      </w:r>
      <w:r w:rsidR="00952DF8">
        <w:t xml:space="preserve"> on November 11, 2024 and </w:t>
      </w:r>
      <w:r>
        <w:t>January 13</w:t>
      </w:r>
      <w:r w:rsidR="00A707BD">
        <w:t>, 202</w:t>
      </w:r>
      <w:r>
        <w:t>5</w:t>
      </w:r>
      <w:r w:rsidR="00952DF8">
        <w:t xml:space="preserve">.  </w:t>
      </w:r>
      <w:r w:rsidR="00A707BD">
        <w:t xml:space="preserve">On January 28, 2025, </w:t>
      </w:r>
      <w:r w:rsidR="002F5739">
        <w:t xml:space="preserve">ED </w:t>
      </w:r>
      <w:r w:rsidR="000E3400">
        <w:t xml:space="preserve">ran internal validations to assess </w:t>
      </w:r>
      <w:r>
        <w:t>RMEA</w:t>
      </w:r>
      <w:r w:rsidR="000E3400">
        <w:t>’s deficiency</w:t>
      </w:r>
      <w:r w:rsidR="002F5739">
        <w:t xml:space="preserve">.  On </w:t>
      </w:r>
      <w:r w:rsidR="000E3400">
        <w:t>January 31, 2025</w:t>
      </w:r>
      <w:r w:rsidR="002F5739">
        <w:t xml:space="preserve">, ED </w:t>
      </w:r>
      <w:r w:rsidR="007E2C99">
        <w:t>sent</w:t>
      </w:r>
      <w:r w:rsidR="002F5739">
        <w:t xml:space="preserve"> </w:t>
      </w:r>
      <w:r>
        <w:t>RMEA</w:t>
      </w:r>
      <w:r w:rsidR="002F5739">
        <w:t xml:space="preserve"> a deficiency </w:t>
      </w:r>
      <w:r w:rsidR="007E2C99">
        <w:t>notice</w:t>
      </w:r>
      <w:r w:rsidR="002F5739">
        <w:t xml:space="preserve"> indicating the need to procure </w:t>
      </w:r>
      <w:r w:rsidR="00906501">
        <w:t xml:space="preserve">additional hourly </w:t>
      </w:r>
      <w:r w:rsidR="002C3961">
        <w:t>S</w:t>
      </w:r>
      <w:r w:rsidR="00906501">
        <w:t xml:space="preserve">ystem capacity to cure each deficient hour listed </w:t>
      </w:r>
      <w:r w:rsidR="00B91F58">
        <w:t xml:space="preserve">on </w:t>
      </w:r>
      <w:r w:rsidR="00D479E7">
        <w:t>Table 1 below</w:t>
      </w:r>
      <w:r w:rsidR="002F5739">
        <w:t xml:space="preserve">, and provided a deadline of </w:t>
      </w:r>
      <w:r w:rsidR="00DC4E22">
        <w:t>February 7</w:t>
      </w:r>
      <w:r w:rsidR="002F5739">
        <w:t xml:space="preserve">, </w:t>
      </w:r>
      <w:r w:rsidR="00DC4E22">
        <w:t>2025</w:t>
      </w:r>
      <w:r w:rsidR="002F5739">
        <w:t xml:space="preserve"> for </w:t>
      </w:r>
      <w:r>
        <w:t>RMEA</w:t>
      </w:r>
      <w:r w:rsidR="002F5739">
        <w:t xml:space="preserve"> to come into compliance.</w:t>
      </w:r>
      <w:r w:rsidR="004D1B2C">
        <w:t xml:space="preserve">  </w:t>
      </w:r>
    </w:p>
    <w:p w14:paraId="432C07F1" w14:textId="6237952B" w:rsidR="00C90168" w:rsidRDefault="006A25C8" w:rsidP="00A24D60">
      <w:pPr>
        <w:spacing w:after="0" w:line="360" w:lineRule="auto"/>
        <w:ind w:firstLine="720"/>
      </w:pPr>
      <w:r w:rsidRPr="006A25C8">
        <w:t xml:space="preserve">Table 1 provides a detailed summary of </w:t>
      </w:r>
      <w:r w:rsidR="006C25B8">
        <w:t>RMEA</w:t>
      </w:r>
      <w:r w:rsidRPr="006A25C8">
        <w:t xml:space="preserve">’s </w:t>
      </w:r>
      <w:r w:rsidR="008154A8">
        <w:t xml:space="preserve">hourly </w:t>
      </w:r>
      <w:r w:rsidR="002C3961">
        <w:t>S</w:t>
      </w:r>
      <w:r w:rsidR="00E948D2">
        <w:t xml:space="preserve">ystem RA deficiencies for </w:t>
      </w:r>
      <w:r w:rsidR="00CE3063">
        <w:t>September 2025</w:t>
      </w:r>
      <w:r w:rsidRPr="006A25C8">
        <w:t>.</w:t>
      </w:r>
      <w:r w:rsidR="0072659E" w:rsidRPr="004D2D25">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26"/>
        <w:gridCol w:w="1419"/>
        <w:gridCol w:w="2033"/>
        <w:gridCol w:w="1726"/>
        <w:gridCol w:w="1726"/>
      </w:tblGrid>
      <w:tr w:rsidR="00732CD5" w:rsidRPr="00DE349D" w14:paraId="0D848541" w14:textId="77777777" w:rsidTr="00732CD5">
        <w:trPr>
          <w:trHeight w:val="413"/>
        </w:trPr>
        <w:tc>
          <w:tcPr>
            <w:tcW w:w="5000" w:type="pct"/>
            <w:gridSpan w:val="5"/>
          </w:tcPr>
          <w:p w14:paraId="1D3ECE7E" w14:textId="09628830" w:rsidR="00732CD5" w:rsidRPr="00273A8F" w:rsidRDefault="00732CD5" w:rsidP="0074398F">
            <w:pPr>
              <w:pStyle w:val="TableParagraph"/>
              <w:spacing w:before="1"/>
              <w:ind w:left="482"/>
              <w:jc w:val="center"/>
              <w:rPr>
                <w:rFonts w:ascii="Garamond" w:hAnsi="Garamond"/>
                <w:b/>
              </w:rPr>
            </w:pPr>
            <w:r w:rsidRPr="00273A8F">
              <w:rPr>
                <w:rFonts w:ascii="Garamond" w:hAnsi="Garamond"/>
                <w:b/>
              </w:rPr>
              <w:t>Table</w:t>
            </w:r>
            <w:r w:rsidRPr="00273A8F">
              <w:rPr>
                <w:rFonts w:ascii="Garamond" w:hAnsi="Garamond"/>
                <w:b/>
                <w:spacing w:val="-2"/>
              </w:rPr>
              <w:t xml:space="preserve"> 1</w:t>
            </w:r>
            <w:r w:rsidRPr="00273A8F">
              <w:rPr>
                <w:rFonts w:ascii="Garamond" w:hAnsi="Garamond"/>
                <w:b/>
              </w:rPr>
              <w:t>:</w:t>
            </w:r>
            <w:r w:rsidRPr="00273A8F">
              <w:rPr>
                <w:rFonts w:ascii="Garamond" w:hAnsi="Garamond"/>
                <w:b/>
                <w:spacing w:val="-1"/>
              </w:rPr>
              <w:t xml:space="preserve"> </w:t>
            </w:r>
            <w:r w:rsidRPr="00273A8F">
              <w:rPr>
                <w:rFonts w:ascii="Garamond" w:hAnsi="Garamond"/>
                <w:b/>
              </w:rPr>
              <w:t>Summary</w:t>
            </w:r>
            <w:r w:rsidRPr="00273A8F">
              <w:rPr>
                <w:rFonts w:ascii="Garamond" w:hAnsi="Garamond"/>
                <w:b/>
                <w:spacing w:val="-2"/>
              </w:rPr>
              <w:t xml:space="preserve"> </w:t>
            </w:r>
            <w:r w:rsidRPr="00273A8F">
              <w:rPr>
                <w:rFonts w:ascii="Garamond" w:hAnsi="Garamond"/>
                <w:b/>
              </w:rPr>
              <w:t>of</w:t>
            </w:r>
            <w:r w:rsidRPr="00273A8F">
              <w:rPr>
                <w:rFonts w:ascii="Garamond" w:hAnsi="Garamond"/>
                <w:b/>
                <w:spacing w:val="-2"/>
              </w:rPr>
              <w:t xml:space="preserve"> </w:t>
            </w:r>
            <w:r w:rsidR="006C25B8">
              <w:rPr>
                <w:rFonts w:ascii="Garamond" w:hAnsi="Garamond"/>
                <w:b/>
                <w:spacing w:val="-2"/>
              </w:rPr>
              <w:t>Rancho Mirage Energy Authority</w:t>
            </w:r>
            <w:r w:rsidRPr="00273A8F">
              <w:rPr>
                <w:rFonts w:ascii="Garamond" w:hAnsi="Garamond"/>
                <w:b/>
                <w:bCs/>
              </w:rPr>
              <w:t>’s</w:t>
            </w:r>
            <w:r w:rsidR="00131881">
              <w:rPr>
                <w:rFonts w:ascii="Garamond" w:hAnsi="Garamond"/>
                <w:b/>
                <w:bCs/>
              </w:rPr>
              <w:t xml:space="preserve"> hourly </w:t>
            </w:r>
            <w:r w:rsidRPr="00273A8F">
              <w:rPr>
                <w:rFonts w:ascii="Garamond" w:hAnsi="Garamond"/>
                <w:b/>
              </w:rPr>
              <w:t>System</w:t>
            </w:r>
            <w:r w:rsidR="00481BA5">
              <w:rPr>
                <w:rFonts w:ascii="Garamond" w:hAnsi="Garamond"/>
                <w:b/>
              </w:rPr>
              <w:t xml:space="preserve"> </w:t>
            </w:r>
            <w:r w:rsidRPr="00273A8F">
              <w:rPr>
                <w:rFonts w:ascii="Garamond" w:hAnsi="Garamond"/>
                <w:b/>
              </w:rPr>
              <w:t xml:space="preserve">RA </w:t>
            </w:r>
            <w:r w:rsidR="00481BA5">
              <w:rPr>
                <w:rFonts w:ascii="Garamond" w:hAnsi="Garamond"/>
                <w:b/>
              </w:rPr>
              <w:t>deficiencies</w:t>
            </w:r>
            <w:r w:rsidR="000743EC">
              <w:rPr>
                <w:rStyle w:val="FootnoteReference"/>
                <w:rFonts w:ascii="Garamond" w:hAnsi="Garamond"/>
                <w:color w:val="000000"/>
              </w:rPr>
              <w:footnoteReference w:id="1"/>
            </w:r>
            <w:r w:rsidRPr="00273A8F">
              <w:rPr>
                <w:rFonts w:ascii="Garamond" w:hAnsi="Garamond"/>
                <w:b/>
                <w:spacing w:val="-2"/>
              </w:rPr>
              <w:t xml:space="preserve"> </w:t>
            </w:r>
          </w:p>
        </w:tc>
      </w:tr>
      <w:tr w:rsidR="00732CD5" w:rsidRPr="00DE349D" w14:paraId="67D5CFBC" w14:textId="77777777" w:rsidTr="006973FF">
        <w:trPr>
          <w:trHeight w:val="854"/>
        </w:trPr>
        <w:tc>
          <w:tcPr>
            <w:tcW w:w="1000" w:type="pct"/>
            <w:vAlign w:val="center"/>
          </w:tcPr>
          <w:p w14:paraId="2FF8BB0C" w14:textId="764DA73E" w:rsidR="00732CD5" w:rsidRPr="00732CD5" w:rsidRDefault="00732CD5" w:rsidP="00732CD5">
            <w:pPr>
              <w:pStyle w:val="TableParagraph"/>
              <w:ind w:left="87" w:right="77"/>
              <w:jc w:val="center"/>
              <w:rPr>
                <w:rFonts w:ascii="Garamond" w:hAnsi="Garamond"/>
                <w:color w:val="000000"/>
              </w:rPr>
            </w:pPr>
            <w:bookmarkStart w:id="1" w:name="_Hlk161303806"/>
            <w:r w:rsidRPr="00732CD5">
              <w:rPr>
                <w:rFonts w:ascii="Garamond" w:hAnsi="Garamond"/>
                <w:color w:val="000000"/>
              </w:rPr>
              <w:t>Showing Month</w:t>
            </w:r>
          </w:p>
        </w:tc>
        <w:tc>
          <w:tcPr>
            <w:tcW w:w="822" w:type="pct"/>
            <w:vAlign w:val="center"/>
          </w:tcPr>
          <w:p w14:paraId="09BCAF60" w14:textId="1B6DFE02" w:rsidR="00732CD5" w:rsidRPr="00273A8F" w:rsidRDefault="00732CD5" w:rsidP="00A24D60">
            <w:pPr>
              <w:pStyle w:val="TableParagraph"/>
              <w:ind w:left="87" w:right="77"/>
              <w:jc w:val="center"/>
              <w:rPr>
                <w:rFonts w:ascii="Garamond" w:hAnsi="Garamond"/>
                <w:color w:val="000000"/>
              </w:rPr>
            </w:pPr>
            <w:r>
              <w:rPr>
                <w:rFonts w:ascii="Garamond" w:hAnsi="Garamond"/>
                <w:color w:val="000000"/>
              </w:rPr>
              <w:t>Hour Ending</w:t>
            </w:r>
          </w:p>
        </w:tc>
        <w:tc>
          <w:tcPr>
            <w:tcW w:w="1178" w:type="pct"/>
            <w:vAlign w:val="center"/>
          </w:tcPr>
          <w:p w14:paraId="742C8A2E" w14:textId="0576FDE1" w:rsidR="00732CD5" w:rsidRPr="00273A8F" w:rsidRDefault="00732CD5" w:rsidP="0074398F">
            <w:pPr>
              <w:pStyle w:val="TableParagraph"/>
              <w:ind w:left="87" w:right="77"/>
              <w:jc w:val="center"/>
              <w:rPr>
                <w:rFonts w:ascii="Garamond" w:hAnsi="Garamond"/>
              </w:rPr>
            </w:pPr>
            <w:r w:rsidRPr="00273A8F">
              <w:rPr>
                <w:rFonts w:ascii="Garamond" w:hAnsi="Garamond"/>
                <w:color w:val="000000"/>
              </w:rPr>
              <w:t>Allocation for System RA Requirement</w:t>
            </w:r>
            <w:r w:rsidR="00D75613">
              <w:rPr>
                <w:rFonts w:ascii="Garamond" w:hAnsi="Garamond"/>
                <w:color w:val="000000"/>
              </w:rPr>
              <w:t xml:space="preserve"> (MW)</w:t>
            </w:r>
          </w:p>
        </w:tc>
        <w:tc>
          <w:tcPr>
            <w:tcW w:w="1000" w:type="pct"/>
            <w:vAlign w:val="center"/>
          </w:tcPr>
          <w:p w14:paraId="6BBE0A35" w14:textId="6E5DD56C" w:rsidR="00732CD5" w:rsidRPr="00273A8F" w:rsidRDefault="00732CD5" w:rsidP="0074398F">
            <w:pPr>
              <w:pStyle w:val="TableParagraph"/>
              <w:ind w:left="162" w:right="150" w:hanging="1"/>
              <w:jc w:val="center"/>
              <w:rPr>
                <w:rFonts w:ascii="Garamond" w:hAnsi="Garamond"/>
              </w:rPr>
            </w:pPr>
            <w:r w:rsidRPr="00273A8F">
              <w:rPr>
                <w:rFonts w:ascii="Garamond" w:hAnsi="Garamond"/>
                <w:color w:val="000000"/>
              </w:rPr>
              <w:t>Total System RA Resources Procured</w:t>
            </w:r>
            <w:r w:rsidR="00D75613">
              <w:rPr>
                <w:rFonts w:ascii="Garamond" w:hAnsi="Garamond"/>
                <w:color w:val="000000"/>
              </w:rPr>
              <w:t xml:space="preserve"> (MW)</w:t>
            </w:r>
          </w:p>
        </w:tc>
        <w:tc>
          <w:tcPr>
            <w:tcW w:w="1000" w:type="pct"/>
            <w:vAlign w:val="center"/>
          </w:tcPr>
          <w:p w14:paraId="749A8B10" w14:textId="4233819A" w:rsidR="00732CD5" w:rsidRPr="00273A8F" w:rsidRDefault="00732CD5" w:rsidP="0074398F">
            <w:pPr>
              <w:pStyle w:val="TableParagraph"/>
              <w:ind w:left="87" w:right="77"/>
              <w:jc w:val="center"/>
              <w:rPr>
                <w:rFonts w:ascii="Garamond" w:hAnsi="Garamond"/>
              </w:rPr>
            </w:pPr>
            <w:r w:rsidRPr="00273A8F">
              <w:rPr>
                <w:rFonts w:ascii="Garamond" w:hAnsi="Garamond"/>
                <w:color w:val="000000"/>
              </w:rPr>
              <w:t>Deficiency in System RA Requirement</w:t>
            </w:r>
            <w:r w:rsidR="00D75613">
              <w:rPr>
                <w:rFonts w:ascii="Garamond" w:hAnsi="Garamond"/>
                <w:color w:val="000000"/>
              </w:rPr>
              <w:t xml:space="preserve"> (MW)</w:t>
            </w:r>
          </w:p>
        </w:tc>
      </w:tr>
      <w:tr w:rsidR="00732CD5" w:rsidRPr="00DE349D" w14:paraId="747687A5" w14:textId="77777777" w:rsidTr="006973FF">
        <w:trPr>
          <w:trHeight w:val="292"/>
        </w:trPr>
        <w:tc>
          <w:tcPr>
            <w:tcW w:w="1000" w:type="pct"/>
            <w:vAlign w:val="center"/>
          </w:tcPr>
          <w:p w14:paraId="108F40EF" w14:textId="5F6F3EA4" w:rsidR="00732CD5" w:rsidRPr="00273A8F" w:rsidRDefault="00732CD5" w:rsidP="0074398F">
            <w:pPr>
              <w:pStyle w:val="TableParagraph"/>
              <w:spacing w:before="3" w:line="259" w:lineRule="exact"/>
              <w:jc w:val="center"/>
              <w:rPr>
                <w:rFonts w:ascii="Garamond" w:hAnsi="Garamond"/>
              </w:rPr>
            </w:pPr>
            <w:r>
              <w:rPr>
                <w:rFonts w:ascii="Garamond" w:hAnsi="Garamond"/>
              </w:rPr>
              <w:t>September</w:t>
            </w:r>
            <w:r w:rsidR="00A24D60">
              <w:rPr>
                <w:rFonts w:ascii="Garamond" w:hAnsi="Garamond"/>
              </w:rPr>
              <w:t xml:space="preserve"> </w:t>
            </w:r>
            <w:r w:rsidR="00A24D60" w:rsidRPr="00A24D60">
              <w:rPr>
                <w:rFonts w:ascii="Garamond" w:hAnsi="Garamond"/>
                <w:sz w:val="24"/>
                <w:szCs w:val="24"/>
              </w:rPr>
              <w:t>2025</w:t>
            </w:r>
          </w:p>
        </w:tc>
        <w:tc>
          <w:tcPr>
            <w:tcW w:w="822" w:type="pct"/>
          </w:tcPr>
          <w:p w14:paraId="6BEDF1E5" w14:textId="3771052E" w:rsidR="00732CD5" w:rsidRDefault="00A24D60" w:rsidP="0074398F">
            <w:pPr>
              <w:pStyle w:val="TableParagraph"/>
              <w:spacing w:before="3" w:line="259" w:lineRule="exact"/>
              <w:jc w:val="center"/>
              <w:rPr>
                <w:rFonts w:ascii="Garamond" w:hAnsi="Garamond"/>
              </w:rPr>
            </w:pPr>
            <w:r>
              <w:rPr>
                <w:rFonts w:ascii="Garamond" w:hAnsi="Garamond"/>
              </w:rPr>
              <w:t>14</w:t>
            </w:r>
          </w:p>
        </w:tc>
        <w:tc>
          <w:tcPr>
            <w:tcW w:w="1178" w:type="pct"/>
            <w:vAlign w:val="center"/>
          </w:tcPr>
          <w:p w14:paraId="62BAB7EF" w14:textId="25ACFD6B" w:rsidR="00732CD5" w:rsidRPr="002647B6" w:rsidRDefault="002647B6" w:rsidP="0074398F">
            <w:pPr>
              <w:pStyle w:val="TableParagraph"/>
              <w:spacing w:before="3" w:line="259" w:lineRule="exact"/>
              <w:jc w:val="center"/>
              <w:rPr>
                <w:rFonts w:ascii="Garamond" w:hAnsi="Garamond"/>
                <w:spacing w:val="-2"/>
                <w:highlight w:val="black"/>
              </w:rPr>
            </w:pPr>
            <w:r w:rsidRPr="002647B6">
              <w:rPr>
                <w:rFonts w:ascii="Garamond" w:hAnsi="Garamond"/>
                <w:spacing w:val="-2"/>
                <w:highlight w:val="black"/>
              </w:rPr>
              <w:t>X</w:t>
            </w:r>
          </w:p>
        </w:tc>
        <w:tc>
          <w:tcPr>
            <w:tcW w:w="1000" w:type="pct"/>
            <w:vAlign w:val="center"/>
          </w:tcPr>
          <w:p w14:paraId="302F44FC" w14:textId="63F3B834" w:rsidR="00732CD5" w:rsidRPr="002647B6" w:rsidRDefault="002647B6" w:rsidP="0074398F">
            <w:pPr>
              <w:pStyle w:val="TableParagraph"/>
              <w:spacing w:before="3" w:line="259" w:lineRule="exact"/>
              <w:ind w:right="104"/>
              <w:jc w:val="center"/>
              <w:rPr>
                <w:rFonts w:ascii="Garamond" w:hAnsi="Garamond"/>
                <w:highlight w:val="black"/>
              </w:rPr>
            </w:pPr>
            <w:r w:rsidRPr="002647B6">
              <w:rPr>
                <w:rFonts w:ascii="Garamond" w:hAnsi="Garamond"/>
                <w:highlight w:val="black"/>
              </w:rPr>
              <w:t>X</w:t>
            </w:r>
          </w:p>
        </w:tc>
        <w:tc>
          <w:tcPr>
            <w:tcW w:w="1000" w:type="pct"/>
            <w:vAlign w:val="center"/>
          </w:tcPr>
          <w:p w14:paraId="20764660" w14:textId="1B6374EE" w:rsidR="00732CD5" w:rsidRPr="00273A8F" w:rsidRDefault="00AB29EF" w:rsidP="0074398F">
            <w:pPr>
              <w:pStyle w:val="TableParagraph"/>
              <w:spacing w:before="3" w:line="259" w:lineRule="exact"/>
              <w:jc w:val="center"/>
              <w:rPr>
                <w:rFonts w:ascii="Garamond" w:hAnsi="Garamond"/>
                <w:b/>
                <w:bCs/>
                <w:color w:val="FF0000"/>
              </w:rPr>
            </w:pPr>
            <w:r>
              <w:rPr>
                <w:rFonts w:ascii="Garamond" w:hAnsi="Garamond"/>
                <w:b/>
                <w:bCs/>
                <w:color w:val="FF0000"/>
              </w:rPr>
              <w:t>0.24</w:t>
            </w:r>
          </w:p>
        </w:tc>
      </w:tr>
      <w:tr w:rsidR="00A24D60" w:rsidRPr="00DE349D" w14:paraId="31942DA5" w14:textId="77777777" w:rsidTr="006973FF">
        <w:trPr>
          <w:trHeight w:val="292"/>
        </w:trPr>
        <w:tc>
          <w:tcPr>
            <w:tcW w:w="1000" w:type="pct"/>
            <w:vAlign w:val="center"/>
          </w:tcPr>
          <w:p w14:paraId="42227D48" w14:textId="7FA8AB0B" w:rsidR="00A24D60" w:rsidRDefault="00A24D60" w:rsidP="0074398F">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402CFBB0" w14:textId="141238D6" w:rsidR="00A24D60" w:rsidRDefault="00A24D60" w:rsidP="0074398F">
            <w:pPr>
              <w:pStyle w:val="TableParagraph"/>
              <w:spacing w:before="3" w:line="259" w:lineRule="exact"/>
              <w:jc w:val="center"/>
              <w:rPr>
                <w:rFonts w:ascii="Garamond" w:hAnsi="Garamond"/>
              </w:rPr>
            </w:pPr>
            <w:r>
              <w:rPr>
                <w:rFonts w:ascii="Garamond" w:hAnsi="Garamond"/>
              </w:rPr>
              <w:t>15</w:t>
            </w:r>
          </w:p>
        </w:tc>
        <w:tc>
          <w:tcPr>
            <w:tcW w:w="1178" w:type="pct"/>
            <w:vAlign w:val="center"/>
          </w:tcPr>
          <w:p w14:paraId="18C06230" w14:textId="4C637B93" w:rsidR="00A24D60" w:rsidRPr="002647B6" w:rsidRDefault="002647B6" w:rsidP="0074398F">
            <w:pPr>
              <w:pStyle w:val="TableParagraph"/>
              <w:spacing w:before="3" w:line="259" w:lineRule="exact"/>
              <w:jc w:val="center"/>
              <w:rPr>
                <w:rFonts w:ascii="Garamond" w:hAnsi="Garamond"/>
                <w:highlight w:val="black"/>
              </w:rPr>
            </w:pPr>
            <w:r w:rsidRPr="002647B6">
              <w:rPr>
                <w:rFonts w:ascii="Garamond" w:hAnsi="Garamond"/>
                <w:highlight w:val="black"/>
              </w:rPr>
              <w:t>X</w:t>
            </w:r>
          </w:p>
        </w:tc>
        <w:tc>
          <w:tcPr>
            <w:tcW w:w="1000" w:type="pct"/>
            <w:vAlign w:val="center"/>
          </w:tcPr>
          <w:p w14:paraId="27837759" w14:textId="35954830" w:rsidR="00A24D60" w:rsidRPr="002647B6" w:rsidRDefault="002647B6" w:rsidP="0074398F">
            <w:pPr>
              <w:pStyle w:val="TableParagraph"/>
              <w:spacing w:before="3" w:line="259" w:lineRule="exact"/>
              <w:ind w:right="104"/>
              <w:jc w:val="center"/>
              <w:rPr>
                <w:rFonts w:ascii="Garamond" w:hAnsi="Garamond"/>
                <w:highlight w:val="black"/>
              </w:rPr>
            </w:pPr>
            <w:r w:rsidRPr="002647B6">
              <w:rPr>
                <w:rFonts w:ascii="Garamond" w:hAnsi="Garamond"/>
                <w:highlight w:val="black"/>
              </w:rPr>
              <w:t>X</w:t>
            </w:r>
          </w:p>
        </w:tc>
        <w:tc>
          <w:tcPr>
            <w:tcW w:w="1000" w:type="pct"/>
            <w:vAlign w:val="center"/>
          </w:tcPr>
          <w:p w14:paraId="798655BD" w14:textId="30680CB3" w:rsidR="00A24D60" w:rsidRDefault="00AB29EF" w:rsidP="0074398F">
            <w:pPr>
              <w:pStyle w:val="TableParagraph"/>
              <w:spacing w:before="3" w:line="259" w:lineRule="exact"/>
              <w:jc w:val="center"/>
              <w:rPr>
                <w:rFonts w:ascii="Garamond" w:hAnsi="Garamond"/>
                <w:b/>
                <w:bCs/>
                <w:color w:val="FF0000"/>
              </w:rPr>
            </w:pPr>
            <w:r>
              <w:rPr>
                <w:rFonts w:ascii="Garamond" w:hAnsi="Garamond"/>
                <w:b/>
                <w:bCs/>
                <w:color w:val="FF0000"/>
              </w:rPr>
              <w:t>4.22</w:t>
            </w:r>
          </w:p>
        </w:tc>
      </w:tr>
      <w:tr w:rsidR="00A24D60" w:rsidRPr="00DE349D" w14:paraId="78774CAE" w14:textId="77777777" w:rsidTr="006973FF">
        <w:trPr>
          <w:trHeight w:val="292"/>
        </w:trPr>
        <w:tc>
          <w:tcPr>
            <w:tcW w:w="1000" w:type="pct"/>
            <w:vAlign w:val="center"/>
          </w:tcPr>
          <w:p w14:paraId="01CCC5E7" w14:textId="04B6B7F1"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27D0E132" w14:textId="59E12062" w:rsidR="00A24D60" w:rsidRDefault="00A24D60" w:rsidP="00A24D60">
            <w:pPr>
              <w:pStyle w:val="TableParagraph"/>
              <w:spacing w:before="3" w:line="259" w:lineRule="exact"/>
              <w:jc w:val="center"/>
              <w:rPr>
                <w:rFonts w:ascii="Garamond" w:hAnsi="Garamond"/>
              </w:rPr>
            </w:pPr>
            <w:r>
              <w:rPr>
                <w:rFonts w:ascii="Garamond" w:hAnsi="Garamond"/>
              </w:rPr>
              <w:t>16</w:t>
            </w:r>
            <w:r w:rsidR="008775EF">
              <w:rPr>
                <w:rFonts w:ascii="Garamond" w:hAnsi="Garamond"/>
              </w:rPr>
              <w:t>*</w:t>
            </w:r>
          </w:p>
        </w:tc>
        <w:tc>
          <w:tcPr>
            <w:tcW w:w="1178" w:type="pct"/>
            <w:vAlign w:val="center"/>
          </w:tcPr>
          <w:p w14:paraId="135C1070" w14:textId="54DEAE86" w:rsidR="00A24D60" w:rsidRPr="002647B6" w:rsidRDefault="002647B6" w:rsidP="00A24D60">
            <w:pPr>
              <w:pStyle w:val="TableParagraph"/>
              <w:spacing w:before="3" w:line="259" w:lineRule="exact"/>
              <w:jc w:val="center"/>
              <w:rPr>
                <w:rFonts w:ascii="Garamond" w:hAnsi="Garamond"/>
                <w:highlight w:val="black"/>
              </w:rPr>
            </w:pPr>
            <w:r w:rsidRPr="002647B6">
              <w:rPr>
                <w:rFonts w:ascii="Garamond" w:hAnsi="Garamond"/>
                <w:highlight w:val="black"/>
              </w:rPr>
              <w:t>X</w:t>
            </w:r>
          </w:p>
        </w:tc>
        <w:tc>
          <w:tcPr>
            <w:tcW w:w="1000" w:type="pct"/>
            <w:vAlign w:val="center"/>
          </w:tcPr>
          <w:p w14:paraId="4DEF57ED" w14:textId="6C9B2E3D" w:rsidR="00A24D60" w:rsidRPr="002647B6" w:rsidRDefault="002647B6" w:rsidP="00A24D60">
            <w:pPr>
              <w:pStyle w:val="TableParagraph"/>
              <w:spacing w:before="3" w:line="259" w:lineRule="exact"/>
              <w:ind w:right="104"/>
              <w:jc w:val="center"/>
              <w:rPr>
                <w:rFonts w:ascii="Garamond" w:hAnsi="Garamond"/>
                <w:highlight w:val="black"/>
              </w:rPr>
            </w:pPr>
            <w:r w:rsidRPr="002647B6">
              <w:rPr>
                <w:rFonts w:ascii="Garamond" w:hAnsi="Garamond"/>
                <w:highlight w:val="black"/>
              </w:rPr>
              <w:t>X</w:t>
            </w:r>
          </w:p>
        </w:tc>
        <w:tc>
          <w:tcPr>
            <w:tcW w:w="1000" w:type="pct"/>
            <w:vAlign w:val="center"/>
          </w:tcPr>
          <w:p w14:paraId="720D049F" w14:textId="547CFBA3" w:rsidR="00A24D60" w:rsidRDefault="00AB29EF" w:rsidP="00A24D60">
            <w:pPr>
              <w:pStyle w:val="TableParagraph"/>
              <w:spacing w:before="3" w:line="259" w:lineRule="exact"/>
              <w:jc w:val="center"/>
              <w:rPr>
                <w:rFonts w:ascii="Garamond" w:hAnsi="Garamond"/>
                <w:b/>
                <w:bCs/>
                <w:color w:val="FF0000"/>
              </w:rPr>
            </w:pPr>
            <w:r>
              <w:rPr>
                <w:rFonts w:ascii="Garamond" w:hAnsi="Garamond"/>
                <w:b/>
                <w:bCs/>
                <w:color w:val="FF0000"/>
              </w:rPr>
              <w:t>10.33</w:t>
            </w:r>
            <w:r w:rsidR="004801E8">
              <w:rPr>
                <w:rStyle w:val="FootnoteReference"/>
                <w:rFonts w:ascii="Garamond" w:hAnsi="Garamond"/>
                <w:color w:val="000000"/>
              </w:rPr>
              <w:footnoteReference w:id="2"/>
            </w:r>
          </w:p>
        </w:tc>
      </w:tr>
      <w:tr w:rsidR="00A24D60" w:rsidRPr="00DE349D" w14:paraId="0D7870E3" w14:textId="77777777" w:rsidTr="006973FF">
        <w:trPr>
          <w:trHeight w:val="292"/>
        </w:trPr>
        <w:tc>
          <w:tcPr>
            <w:tcW w:w="1000" w:type="pct"/>
            <w:vAlign w:val="center"/>
          </w:tcPr>
          <w:p w14:paraId="72D04626" w14:textId="70BB3E3D"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3B2008EE" w14:textId="26DACC18" w:rsidR="00A24D60" w:rsidRDefault="00A24D60" w:rsidP="00A24D60">
            <w:pPr>
              <w:pStyle w:val="TableParagraph"/>
              <w:spacing w:before="3" w:line="259" w:lineRule="exact"/>
              <w:jc w:val="center"/>
              <w:rPr>
                <w:rFonts w:ascii="Garamond" w:hAnsi="Garamond"/>
              </w:rPr>
            </w:pPr>
            <w:r>
              <w:rPr>
                <w:rFonts w:ascii="Garamond" w:hAnsi="Garamond"/>
              </w:rPr>
              <w:t>17</w:t>
            </w:r>
          </w:p>
        </w:tc>
        <w:tc>
          <w:tcPr>
            <w:tcW w:w="1178" w:type="pct"/>
            <w:vAlign w:val="center"/>
          </w:tcPr>
          <w:p w14:paraId="5703664E" w14:textId="3444D92A" w:rsidR="00A24D60" w:rsidRPr="002647B6" w:rsidRDefault="002647B6" w:rsidP="00A24D60">
            <w:pPr>
              <w:pStyle w:val="TableParagraph"/>
              <w:spacing w:before="3" w:line="259" w:lineRule="exact"/>
              <w:jc w:val="center"/>
              <w:rPr>
                <w:rFonts w:ascii="Garamond" w:hAnsi="Garamond"/>
                <w:highlight w:val="black"/>
              </w:rPr>
            </w:pPr>
            <w:r w:rsidRPr="002647B6">
              <w:rPr>
                <w:rFonts w:ascii="Garamond" w:hAnsi="Garamond"/>
                <w:highlight w:val="black"/>
              </w:rPr>
              <w:t>X</w:t>
            </w:r>
          </w:p>
        </w:tc>
        <w:tc>
          <w:tcPr>
            <w:tcW w:w="1000" w:type="pct"/>
            <w:vAlign w:val="center"/>
          </w:tcPr>
          <w:p w14:paraId="3878A1FE" w14:textId="5F882A5D" w:rsidR="00A24D60" w:rsidRPr="002647B6" w:rsidRDefault="002647B6" w:rsidP="00A24D60">
            <w:pPr>
              <w:pStyle w:val="TableParagraph"/>
              <w:spacing w:before="3" w:line="259" w:lineRule="exact"/>
              <w:ind w:right="104"/>
              <w:jc w:val="center"/>
              <w:rPr>
                <w:rFonts w:ascii="Garamond" w:hAnsi="Garamond"/>
                <w:highlight w:val="black"/>
              </w:rPr>
            </w:pPr>
            <w:r w:rsidRPr="002647B6">
              <w:rPr>
                <w:rFonts w:ascii="Garamond" w:hAnsi="Garamond"/>
                <w:highlight w:val="black"/>
              </w:rPr>
              <w:t>X</w:t>
            </w:r>
          </w:p>
        </w:tc>
        <w:tc>
          <w:tcPr>
            <w:tcW w:w="1000" w:type="pct"/>
            <w:vAlign w:val="center"/>
          </w:tcPr>
          <w:p w14:paraId="06EB5715" w14:textId="346CC6D1" w:rsidR="00A24D60" w:rsidRDefault="004A4D97" w:rsidP="00A24D60">
            <w:pPr>
              <w:pStyle w:val="TableParagraph"/>
              <w:spacing w:before="3" w:line="259" w:lineRule="exact"/>
              <w:jc w:val="center"/>
              <w:rPr>
                <w:rFonts w:ascii="Garamond" w:hAnsi="Garamond"/>
                <w:b/>
                <w:bCs/>
                <w:color w:val="FF0000"/>
              </w:rPr>
            </w:pPr>
            <w:r>
              <w:rPr>
                <w:rFonts w:ascii="Garamond" w:hAnsi="Garamond"/>
                <w:b/>
                <w:bCs/>
                <w:color w:val="FF0000"/>
              </w:rPr>
              <w:t>4.10</w:t>
            </w:r>
          </w:p>
        </w:tc>
      </w:tr>
      <w:tr w:rsidR="00A24D60" w:rsidRPr="00DE349D" w14:paraId="1076D0F1" w14:textId="77777777" w:rsidTr="006973FF">
        <w:trPr>
          <w:trHeight w:val="292"/>
        </w:trPr>
        <w:tc>
          <w:tcPr>
            <w:tcW w:w="1000" w:type="pct"/>
            <w:vAlign w:val="center"/>
          </w:tcPr>
          <w:p w14:paraId="72BD7221" w14:textId="5A4F9202"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68D04D21" w14:textId="1A57B035" w:rsidR="00A24D60" w:rsidRDefault="00A24D60" w:rsidP="00A24D60">
            <w:pPr>
              <w:pStyle w:val="TableParagraph"/>
              <w:spacing w:before="3" w:line="259" w:lineRule="exact"/>
              <w:jc w:val="center"/>
              <w:rPr>
                <w:rFonts w:ascii="Garamond" w:hAnsi="Garamond"/>
              </w:rPr>
            </w:pPr>
            <w:r>
              <w:rPr>
                <w:rFonts w:ascii="Garamond" w:hAnsi="Garamond"/>
              </w:rPr>
              <w:t>18</w:t>
            </w:r>
          </w:p>
        </w:tc>
        <w:tc>
          <w:tcPr>
            <w:tcW w:w="1178" w:type="pct"/>
            <w:vAlign w:val="center"/>
          </w:tcPr>
          <w:p w14:paraId="1A2BCF9F" w14:textId="09B011D5" w:rsidR="00A24D60" w:rsidRPr="002647B6" w:rsidRDefault="002647B6" w:rsidP="00A24D60">
            <w:pPr>
              <w:pStyle w:val="TableParagraph"/>
              <w:spacing w:before="3" w:line="259" w:lineRule="exact"/>
              <w:jc w:val="center"/>
              <w:rPr>
                <w:rFonts w:ascii="Garamond" w:hAnsi="Garamond"/>
                <w:highlight w:val="black"/>
              </w:rPr>
            </w:pPr>
            <w:r w:rsidRPr="002647B6">
              <w:rPr>
                <w:rFonts w:ascii="Garamond" w:hAnsi="Garamond"/>
                <w:highlight w:val="black"/>
              </w:rPr>
              <w:t>X</w:t>
            </w:r>
          </w:p>
        </w:tc>
        <w:tc>
          <w:tcPr>
            <w:tcW w:w="1000" w:type="pct"/>
            <w:vAlign w:val="center"/>
          </w:tcPr>
          <w:p w14:paraId="1DC8B811" w14:textId="50BFBB55" w:rsidR="00A24D60" w:rsidRPr="002647B6" w:rsidRDefault="002647B6" w:rsidP="00A24D60">
            <w:pPr>
              <w:pStyle w:val="TableParagraph"/>
              <w:spacing w:before="3" w:line="259" w:lineRule="exact"/>
              <w:ind w:right="104"/>
              <w:jc w:val="center"/>
              <w:rPr>
                <w:rFonts w:ascii="Garamond" w:hAnsi="Garamond"/>
                <w:highlight w:val="black"/>
              </w:rPr>
            </w:pPr>
            <w:r w:rsidRPr="002647B6">
              <w:rPr>
                <w:rFonts w:ascii="Garamond" w:hAnsi="Garamond"/>
                <w:highlight w:val="black"/>
              </w:rPr>
              <w:t>X</w:t>
            </w:r>
          </w:p>
        </w:tc>
        <w:tc>
          <w:tcPr>
            <w:tcW w:w="1000" w:type="pct"/>
            <w:vAlign w:val="center"/>
          </w:tcPr>
          <w:p w14:paraId="384A2B95" w14:textId="0F90F974" w:rsidR="00A24D60" w:rsidRDefault="004A4D97" w:rsidP="00A24D60">
            <w:pPr>
              <w:pStyle w:val="TableParagraph"/>
              <w:spacing w:before="3" w:line="259" w:lineRule="exact"/>
              <w:jc w:val="center"/>
              <w:rPr>
                <w:rFonts w:ascii="Garamond" w:hAnsi="Garamond"/>
                <w:b/>
                <w:bCs/>
                <w:color w:val="FF0000"/>
              </w:rPr>
            </w:pPr>
            <w:r>
              <w:rPr>
                <w:rFonts w:ascii="Garamond" w:hAnsi="Garamond"/>
                <w:b/>
                <w:bCs/>
                <w:color w:val="FF0000"/>
              </w:rPr>
              <w:t>6.31</w:t>
            </w:r>
          </w:p>
        </w:tc>
      </w:tr>
      <w:tr w:rsidR="00A24D60" w:rsidRPr="00DE349D" w14:paraId="535C7129" w14:textId="77777777" w:rsidTr="006973FF">
        <w:trPr>
          <w:trHeight w:val="292"/>
        </w:trPr>
        <w:tc>
          <w:tcPr>
            <w:tcW w:w="1000" w:type="pct"/>
            <w:vAlign w:val="center"/>
          </w:tcPr>
          <w:p w14:paraId="661A54A6" w14:textId="39A14DA3"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1B2E52AD" w14:textId="1C128EC7" w:rsidR="00A24D60" w:rsidRDefault="00A24D60" w:rsidP="00A24D60">
            <w:pPr>
              <w:pStyle w:val="TableParagraph"/>
              <w:spacing w:before="3" w:line="259" w:lineRule="exact"/>
              <w:jc w:val="center"/>
              <w:rPr>
                <w:rFonts w:ascii="Garamond" w:hAnsi="Garamond"/>
              </w:rPr>
            </w:pPr>
            <w:r>
              <w:rPr>
                <w:rFonts w:ascii="Garamond" w:hAnsi="Garamond"/>
              </w:rPr>
              <w:t>19</w:t>
            </w:r>
          </w:p>
        </w:tc>
        <w:tc>
          <w:tcPr>
            <w:tcW w:w="1178" w:type="pct"/>
            <w:vAlign w:val="center"/>
          </w:tcPr>
          <w:p w14:paraId="5B267FAD" w14:textId="61259C48" w:rsidR="00A24D60" w:rsidRPr="002647B6" w:rsidRDefault="002647B6" w:rsidP="00A24D60">
            <w:pPr>
              <w:pStyle w:val="TableParagraph"/>
              <w:spacing w:before="3" w:line="259" w:lineRule="exact"/>
              <w:jc w:val="center"/>
              <w:rPr>
                <w:rFonts w:ascii="Garamond" w:hAnsi="Garamond"/>
                <w:highlight w:val="black"/>
              </w:rPr>
            </w:pPr>
            <w:r w:rsidRPr="002647B6">
              <w:rPr>
                <w:rFonts w:ascii="Garamond" w:hAnsi="Garamond"/>
                <w:highlight w:val="black"/>
              </w:rPr>
              <w:t>X</w:t>
            </w:r>
          </w:p>
        </w:tc>
        <w:tc>
          <w:tcPr>
            <w:tcW w:w="1000" w:type="pct"/>
            <w:vAlign w:val="center"/>
          </w:tcPr>
          <w:p w14:paraId="6EFCFEF7" w14:textId="3B8F7024" w:rsidR="00A24D60" w:rsidRPr="002647B6" w:rsidRDefault="002647B6" w:rsidP="00A24D60">
            <w:pPr>
              <w:pStyle w:val="TableParagraph"/>
              <w:spacing w:before="3" w:line="259" w:lineRule="exact"/>
              <w:ind w:right="104"/>
              <w:jc w:val="center"/>
              <w:rPr>
                <w:rFonts w:ascii="Garamond" w:hAnsi="Garamond"/>
                <w:highlight w:val="black"/>
              </w:rPr>
            </w:pPr>
            <w:r w:rsidRPr="002647B6">
              <w:rPr>
                <w:rFonts w:ascii="Garamond" w:hAnsi="Garamond"/>
                <w:highlight w:val="black"/>
              </w:rPr>
              <w:t>X</w:t>
            </w:r>
          </w:p>
        </w:tc>
        <w:tc>
          <w:tcPr>
            <w:tcW w:w="1000" w:type="pct"/>
            <w:vAlign w:val="center"/>
          </w:tcPr>
          <w:p w14:paraId="7ACE31E1" w14:textId="15357D95" w:rsidR="00A24D60" w:rsidRDefault="004A4D97" w:rsidP="00A24D60">
            <w:pPr>
              <w:pStyle w:val="TableParagraph"/>
              <w:spacing w:before="3" w:line="259" w:lineRule="exact"/>
              <w:jc w:val="center"/>
              <w:rPr>
                <w:rFonts w:ascii="Garamond" w:hAnsi="Garamond"/>
                <w:b/>
                <w:bCs/>
                <w:color w:val="FF0000"/>
              </w:rPr>
            </w:pPr>
            <w:r>
              <w:rPr>
                <w:rFonts w:ascii="Garamond" w:hAnsi="Garamond"/>
                <w:b/>
                <w:bCs/>
                <w:color w:val="FF0000"/>
              </w:rPr>
              <w:t>0.47</w:t>
            </w:r>
            <w:r w:rsidR="001A12AB" w:rsidRPr="001A12AB">
              <w:rPr>
                <w:rStyle w:val="FootnoteReference"/>
                <w:rFonts w:ascii="Garamond" w:hAnsi="Garamond"/>
                <w:color w:val="000000"/>
              </w:rPr>
              <w:footnoteReference w:id="3"/>
            </w:r>
          </w:p>
        </w:tc>
      </w:tr>
    </w:tbl>
    <w:bookmarkEnd w:id="1"/>
    <w:p w14:paraId="4110EC7F" w14:textId="5057FD4D" w:rsidR="00EC4678" w:rsidRDefault="008775EF" w:rsidP="003643C2">
      <w:pPr>
        <w:spacing w:after="0" w:line="360" w:lineRule="auto"/>
      </w:pPr>
      <w:r>
        <w:t>* Hour with largest deficiency</w:t>
      </w:r>
    </w:p>
    <w:p w14:paraId="1DE9DA85" w14:textId="588B6727" w:rsidR="00131881" w:rsidRDefault="00131881" w:rsidP="00131881">
      <w:pPr>
        <w:spacing w:after="0" w:line="360" w:lineRule="auto"/>
        <w:ind w:firstLine="720"/>
      </w:pPr>
      <w:bookmarkStart w:id="2" w:name="_Hlk198023196"/>
      <w:r>
        <w:t xml:space="preserve">On May 6, 2025, Utilities Enforcement Branch (UEB) staff requested an update from </w:t>
      </w:r>
      <w:r w:rsidR="006C25B8">
        <w:t>RMEA</w:t>
      </w:r>
      <w:r>
        <w:t xml:space="preserve"> regarding its outstanding September 2025 YA </w:t>
      </w:r>
      <w:r w:rsidR="002B1C67">
        <w:t xml:space="preserve">hourly </w:t>
      </w:r>
      <w:r>
        <w:t xml:space="preserve">System RA deficiency and provided </w:t>
      </w:r>
      <w:r w:rsidR="006C25B8">
        <w:t>RMEA</w:t>
      </w:r>
      <w:r>
        <w:t xml:space="preserve"> a deadline of May 13, 2025 to provide documents demonstrating it cured its deficiency by the February 7, 2025 deadline provided by ED.  On the same day, Pacific Energy Advisor (PEA), on behalf of </w:t>
      </w:r>
      <w:r w:rsidR="006C25B8">
        <w:t>RMEA</w:t>
      </w:r>
      <w:r>
        <w:t xml:space="preserve">, confirmed </w:t>
      </w:r>
      <w:r w:rsidR="006C25B8">
        <w:t>RMEA</w:t>
      </w:r>
      <w:r>
        <w:t xml:space="preserve"> did not cure its hourly System RA deficiency for September 2025.</w:t>
      </w:r>
    </w:p>
    <w:bookmarkEnd w:id="2"/>
    <w:p w14:paraId="2B505987" w14:textId="2B56645B" w:rsidR="008A3454" w:rsidRDefault="008A3454" w:rsidP="008A3454">
      <w:pPr>
        <w:spacing w:after="0" w:line="360" w:lineRule="auto"/>
        <w:ind w:firstLine="720"/>
      </w:pPr>
      <w:r>
        <w:lastRenderedPageBreak/>
        <w:t>Commission Decision (D.) 23-04-010 adopted the 24-hour slice-of-day framework.</w:t>
      </w:r>
      <w:r>
        <w:rPr>
          <w:rStyle w:val="FootnoteReference"/>
        </w:rPr>
        <w:footnoteReference w:id="4"/>
      </w:r>
      <w:r>
        <w:t xml:space="preserve">  </w:t>
      </w:r>
      <w:r w:rsidR="002B1C67">
        <w:t>According</w:t>
      </w:r>
      <w:r>
        <w:t xml:space="preserve"> to D.23-04-010, the current Commission penalty framework, including the point system adopted in D.21-06-029 shall be applied when a L</w:t>
      </w:r>
      <w:r w:rsidR="0067194D">
        <w:t xml:space="preserve">oad </w:t>
      </w:r>
      <w:r>
        <w:t>S</w:t>
      </w:r>
      <w:r w:rsidR="0067194D">
        <w:t xml:space="preserve">erving </w:t>
      </w:r>
      <w:r>
        <w:t>E</w:t>
      </w:r>
      <w:r w:rsidR="0067194D">
        <w:t>ntity (LSE)</w:t>
      </w:r>
      <w:r>
        <w:t xml:space="preserve"> fails its monthly showing.</w:t>
      </w:r>
      <w:r>
        <w:rPr>
          <w:rStyle w:val="FootnoteReference"/>
        </w:rPr>
        <w:footnoteReference w:id="5"/>
      </w:r>
      <w:r>
        <w:t xml:space="preserve">  A</w:t>
      </w:r>
      <w:r w:rsidR="0067194D">
        <w:t>n</w:t>
      </w:r>
      <w:r>
        <w:t xml:space="preserve"> LSE “fails” the Commission showing if it fails to meet its requirement in any of the 24-hours; if the LSE fails in multiple hours, the penalty should be assessed based on the hour with the largest deficiency.</w:t>
      </w:r>
      <w:r>
        <w:rPr>
          <w:rStyle w:val="FootnoteReference"/>
        </w:rPr>
        <w:footnoteReference w:id="6"/>
      </w:r>
    </w:p>
    <w:p w14:paraId="39410E64" w14:textId="0177BA7F" w:rsidR="007479E9" w:rsidRDefault="007479E9" w:rsidP="007479E9">
      <w:pPr>
        <w:spacing w:after="0" w:line="360" w:lineRule="auto"/>
        <w:ind w:firstLine="720"/>
      </w:pPr>
      <w:r>
        <w:t xml:space="preserve">This violation is for System RA deficiency remedied after five business days from the date of ED’s notification or not remedied at all for </w:t>
      </w:r>
      <w:r w:rsidR="008A3454">
        <w:t>September 2025</w:t>
      </w:r>
      <w:r w:rsidR="0049791A">
        <w:t>.</w:t>
      </w:r>
      <w:r w:rsidR="008A3454">
        <w:t xml:space="preserve"> </w:t>
      </w:r>
      <w:r w:rsidR="0049791A">
        <w:t xml:space="preserve"> </w:t>
      </w:r>
      <w:r w:rsidR="006C25B8">
        <w:t>RMEA</w:t>
      </w:r>
      <w:r w:rsidR="00F110DC">
        <w:t xml:space="preserve">’s </w:t>
      </w:r>
      <w:r w:rsidR="0049791A">
        <w:t>largest</w:t>
      </w:r>
      <w:r w:rsidR="00F110DC">
        <w:t xml:space="preserve"> hourly</w:t>
      </w:r>
      <w:r w:rsidR="0049791A">
        <w:t xml:space="preserve"> deficiency</w:t>
      </w:r>
      <w:r w:rsidR="00F110DC">
        <w:t xml:space="preserve"> for September 202</w:t>
      </w:r>
      <w:r w:rsidR="00135748">
        <w:t>5</w:t>
      </w:r>
      <w:r w:rsidR="00F110DC">
        <w:t xml:space="preserve"> is in</w:t>
      </w:r>
      <w:r w:rsidR="0049791A">
        <w:t xml:space="preserve"> H</w:t>
      </w:r>
      <w:r w:rsidR="00037009">
        <w:t xml:space="preserve">our </w:t>
      </w:r>
      <w:r w:rsidR="0049791A">
        <w:t>E</w:t>
      </w:r>
      <w:r w:rsidR="00037009">
        <w:t>nding</w:t>
      </w:r>
      <w:r w:rsidR="0049791A">
        <w:t xml:space="preserve"> (HE)</w:t>
      </w:r>
      <w:r w:rsidR="00037009">
        <w:t xml:space="preserve"> 16</w:t>
      </w:r>
      <w:r>
        <w:t>.</w:t>
      </w:r>
    </w:p>
    <w:p w14:paraId="68FF9351" w14:textId="0FA4658C" w:rsidR="00310332" w:rsidRPr="004D2D25" w:rsidRDefault="007479E9" w:rsidP="00590CA6">
      <w:pPr>
        <w:spacing w:after="0" w:line="360" w:lineRule="auto"/>
        <w:ind w:firstLine="720"/>
      </w:pPr>
      <w:r>
        <w:t>Scheduled penalties prescribe an $8.88/kW-month in summer months (May through October) and $4.44/kW-month in non-summer months for a System RA deficiency remedied after five business days from the date of notification by ED or not remedied at all.</w:t>
      </w:r>
      <w:r w:rsidR="00BA2486">
        <w:rPr>
          <w:rStyle w:val="FootnoteReference"/>
        </w:rPr>
        <w:footnoteReference w:id="7"/>
      </w:r>
      <w:r>
        <w:t xml:space="preserve">  Accordingly, </w:t>
      </w:r>
      <w:r w:rsidR="006C25B8">
        <w:t>RMEA</w:t>
      </w:r>
      <w:r>
        <w:t xml:space="preserve"> is being cited $</w:t>
      </w:r>
      <w:r w:rsidR="006C25B8">
        <w:t>91,730.40</w:t>
      </w:r>
      <w:r>
        <w:t xml:space="preserve"> for its </w:t>
      </w:r>
      <w:r w:rsidR="009F27AD">
        <w:t>10.33</w:t>
      </w:r>
      <w:r w:rsidR="006E45A5">
        <w:t xml:space="preserve"> MW of YA System RA deficiency </w:t>
      </w:r>
      <w:r>
        <w:t xml:space="preserve">remedied after five business days from the date of ED’s notification or not remedied at all for </w:t>
      </w:r>
      <w:r w:rsidR="003D28DE">
        <w:t>September 2025</w:t>
      </w:r>
      <w:r w:rsidR="00135748">
        <w:t xml:space="preserve"> HE 16</w:t>
      </w:r>
      <w:r>
        <w:t>.</w:t>
      </w:r>
    </w:p>
    <w:p w14:paraId="22820757" w14:textId="79CB56CF" w:rsidR="00102AB5" w:rsidRPr="00102AB5" w:rsidRDefault="006C25B8" w:rsidP="00102AB5">
      <w:pPr>
        <w:pStyle w:val="Heading1"/>
        <w:numPr>
          <w:ilvl w:val="0"/>
          <w:numId w:val="3"/>
        </w:numPr>
        <w:rPr>
          <w:rFonts w:ascii="Garamond" w:hAnsi="Garamond"/>
          <w:b/>
          <w:bCs/>
          <w:spacing w:val="4"/>
          <w:sz w:val="22"/>
          <w:szCs w:val="22"/>
        </w:rPr>
      </w:pPr>
      <w:r>
        <w:rPr>
          <w:rFonts w:ascii="Garamond" w:hAnsi="Garamond"/>
          <w:b/>
          <w:bCs/>
          <w:sz w:val="22"/>
          <w:szCs w:val="22"/>
        </w:rPr>
        <w:t>Rancho Mirage Energy Authority</w:t>
      </w:r>
      <w:r w:rsidR="00102AB5" w:rsidRPr="001A5A65">
        <w:rPr>
          <w:rStyle w:val="Heading2Char"/>
          <w:rFonts w:ascii="Garamond" w:hAnsi="Garamond"/>
          <w:b/>
          <w:bCs/>
          <w:i w:val="0"/>
          <w:iCs w:val="0"/>
          <w:sz w:val="22"/>
          <w:szCs w:val="22"/>
        </w:rPr>
        <w:t xml:space="preserve">’s 2025 Year-Ahead </w:t>
      </w:r>
      <w:r w:rsidR="00082A8F">
        <w:rPr>
          <w:rStyle w:val="Heading2Char"/>
          <w:rFonts w:ascii="Garamond" w:hAnsi="Garamond"/>
          <w:b/>
          <w:bCs/>
          <w:i w:val="0"/>
          <w:iCs w:val="0"/>
          <w:sz w:val="22"/>
          <w:szCs w:val="22"/>
        </w:rPr>
        <w:t xml:space="preserve">Hourly </w:t>
      </w:r>
      <w:r w:rsidR="00102AB5" w:rsidRPr="001A5A65">
        <w:rPr>
          <w:rStyle w:val="Heading2Char"/>
          <w:rFonts w:ascii="Garamond" w:hAnsi="Garamond"/>
          <w:b/>
          <w:bCs/>
          <w:i w:val="0"/>
          <w:iCs w:val="0"/>
          <w:sz w:val="22"/>
          <w:szCs w:val="22"/>
        </w:rPr>
        <w:t>System Resource Adequacy Deficiency</w:t>
      </w:r>
    </w:p>
    <w:p w14:paraId="2C500C3B" w14:textId="03F20220" w:rsidR="003E3084" w:rsidRDefault="00AC130C" w:rsidP="00AC130C">
      <w:pPr>
        <w:spacing w:after="0" w:line="360" w:lineRule="auto"/>
        <w:ind w:firstLine="720"/>
        <w:rPr>
          <w:bCs/>
        </w:rPr>
      </w:pPr>
      <w:r w:rsidRPr="00AC130C">
        <w:rPr>
          <w:bCs/>
        </w:rPr>
        <w:t>On J</w:t>
      </w:r>
      <w:r w:rsidR="00E828C6">
        <w:rPr>
          <w:bCs/>
        </w:rPr>
        <w:t>anuary 31</w:t>
      </w:r>
      <w:r w:rsidRPr="00AC130C">
        <w:rPr>
          <w:bCs/>
        </w:rPr>
        <w:t>, 202</w:t>
      </w:r>
      <w:r w:rsidR="00E828C6">
        <w:rPr>
          <w:bCs/>
        </w:rPr>
        <w:t>5</w:t>
      </w:r>
      <w:r w:rsidRPr="00AC130C">
        <w:rPr>
          <w:bCs/>
        </w:rPr>
        <w:t xml:space="preserve">, ED emailed </w:t>
      </w:r>
      <w:r w:rsidR="006C25B8">
        <w:rPr>
          <w:bCs/>
        </w:rPr>
        <w:t>RMEA</w:t>
      </w:r>
      <w:r w:rsidRPr="00AC130C">
        <w:rPr>
          <w:bCs/>
        </w:rPr>
        <w:t xml:space="preserve"> a deficiency notice</w:t>
      </w:r>
      <w:r w:rsidR="00E828C6">
        <w:rPr>
          <w:bCs/>
        </w:rPr>
        <w:t xml:space="preserve"> stating that </w:t>
      </w:r>
      <w:r w:rsidR="006C25B8">
        <w:rPr>
          <w:bCs/>
        </w:rPr>
        <w:t>RMEA</w:t>
      </w:r>
      <w:r w:rsidR="00E828C6">
        <w:rPr>
          <w:bCs/>
        </w:rPr>
        <w:t xml:space="preserve"> was deficient with its </w:t>
      </w:r>
      <w:r w:rsidR="00B91F58">
        <w:rPr>
          <w:bCs/>
        </w:rPr>
        <w:t xml:space="preserve">September </w:t>
      </w:r>
      <w:r w:rsidR="00E828C6">
        <w:rPr>
          <w:bCs/>
        </w:rPr>
        <w:t xml:space="preserve">2025 YA </w:t>
      </w:r>
      <w:r w:rsidR="00BF755D">
        <w:rPr>
          <w:bCs/>
        </w:rPr>
        <w:t xml:space="preserve">hourly </w:t>
      </w:r>
      <w:r w:rsidR="00E828C6">
        <w:rPr>
          <w:bCs/>
        </w:rPr>
        <w:t>System RA requirements</w:t>
      </w:r>
      <w:r w:rsidRPr="00AC130C">
        <w:rPr>
          <w:bCs/>
        </w:rPr>
        <w:t xml:space="preserve">.  </w:t>
      </w:r>
      <w:r w:rsidR="00D66CBC" w:rsidRPr="00AC130C">
        <w:rPr>
          <w:bCs/>
        </w:rPr>
        <w:t xml:space="preserve">ED’s deficiency notice provided a deadline of </w:t>
      </w:r>
      <w:r w:rsidR="00D66CBC">
        <w:rPr>
          <w:bCs/>
        </w:rPr>
        <w:t>February 7, 2025</w:t>
      </w:r>
      <w:r w:rsidR="00D66CBC" w:rsidRPr="00AC130C">
        <w:rPr>
          <w:bCs/>
        </w:rPr>
        <w:t xml:space="preserve"> for </w:t>
      </w:r>
      <w:r w:rsidR="006C25B8">
        <w:rPr>
          <w:bCs/>
        </w:rPr>
        <w:t>RMEA</w:t>
      </w:r>
      <w:r w:rsidR="00D66CBC" w:rsidRPr="00AC130C">
        <w:rPr>
          <w:bCs/>
        </w:rPr>
        <w:t xml:space="preserve"> to </w:t>
      </w:r>
      <w:r w:rsidR="00D66CBC">
        <w:rPr>
          <w:bCs/>
        </w:rPr>
        <w:t xml:space="preserve">procure additional hourly </w:t>
      </w:r>
      <w:r w:rsidR="00787280">
        <w:rPr>
          <w:bCs/>
        </w:rPr>
        <w:t>S</w:t>
      </w:r>
      <w:r w:rsidR="00D66CBC">
        <w:rPr>
          <w:bCs/>
        </w:rPr>
        <w:t xml:space="preserve">ystem capacity to cure each deficient hour listed </w:t>
      </w:r>
      <w:r w:rsidR="00B91F58">
        <w:rPr>
          <w:bCs/>
        </w:rPr>
        <w:t xml:space="preserve">on Table 1 </w:t>
      </w:r>
      <w:r w:rsidR="007C481E">
        <w:rPr>
          <w:bCs/>
        </w:rPr>
        <w:t xml:space="preserve">and </w:t>
      </w:r>
      <w:r w:rsidR="005335D6">
        <w:rPr>
          <w:bCs/>
        </w:rPr>
        <w:t>to com</w:t>
      </w:r>
      <w:r w:rsidR="003A6855">
        <w:rPr>
          <w:bCs/>
        </w:rPr>
        <w:t>e into compliance</w:t>
      </w:r>
      <w:r w:rsidR="00D66CBC" w:rsidRPr="00AC130C">
        <w:rPr>
          <w:bCs/>
        </w:rPr>
        <w:t xml:space="preserve">.  </w:t>
      </w:r>
    </w:p>
    <w:p w14:paraId="7EEE645B" w14:textId="65154122" w:rsidR="00AC130C" w:rsidRPr="00B91F58" w:rsidRDefault="00B91F58" w:rsidP="00B91F58">
      <w:pPr>
        <w:spacing w:after="0" w:line="360" w:lineRule="auto"/>
        <w:ind w:firstLine="720"/>
      </w:pPr>
      <w:r>
        <w:t>Pursuant to D.23-04-010, if the LSE fails in multiple hours, the penalty should be assessed based on the hour with the largest deficiency.</w:t>
      </w:r>
      <w:r>
        <w:rPr>
          <w:rStyle w:val="FootnoteReference"/>
        </w:rPr>
        <w:footnoteReference w:id="8"/>
      </w:r>
      <w:r>
        <w:t xml:space="preserve">  </w:t>
      </w:r>
      <w:r w:rsidR="006C25B8">
        <w:rPr>
          <w:bCs/>
        </w:rPr>
        <w:t>RMEA</w:t>
      </w:r>
      <w:r w:rsidR="003E3084">
        <w:rPr>
          <w:bCs/>
        </w:rPr>
        <w:t xml:space="preserve">’s largest hourly </w:t>
      </w:r>
      <w:r w:rsidR="006276A1">
        <w:rPr>
          <w:bCs/>
        </w:rPr>
        <w:t>S</w:t>
      </w:r>
      <w:r w:rsidR="003E3084">
        <w:rPr>
          <w:bCs/>
        </w:rPr>
        <w:t xml:space="preserve">ystem </w:t>
      </w:r>
      <w:r w:rsidR="006276A1">
        <w:rPr>
          <w:bCs/>
        </w:rPr>
        <w:t>R</w:t>
      </w:r>
      <w:r w:rsidR="003E3084">
        <w:rPr>
          <w:bCs/>
        </w:rPr>
        <w:t xml:space="preserve">A deficiency in September 2025 </w:t>
      </w:r>
      <w:r>
        <w:rPr>
          <w:bCs/>
        </w:rPr>
        <w:t xml:space="preserve">is </w:t>
      </w:r>
      <w:r w:rsidR="003E3084">
        <w:rPr>
          <w:bCs/>
        </w:rPr>
        <w:t xml:space="preserve">in </w:t>
      </w:r>
      <w:r>
        <w:rPr>
          <w:bCs/>
        </w:rPr>
        <w:t>HE</w:t>
      </w:r>
      <w:r w:rsidR="003E3084">
        <w:rPr>
          <w:bCs/>
        </w:rPr>
        <w:t xml:space="preserve"> 16.  </w:t>
      </w:r>
      <w:r w:rsidR="006C25B8">
        <w:rPr>
          <w:bCs/>
        </w:rPr>
        <w:t>RMEA</w:t>
      </w:r>
      <w:r w:rsidR="00AC130C" w:rsidRPr="00AC130C">
        <w:rPr>
          <w:bCs/>
        </w:rPr>
        <w:t xml:space="preserve"> has an </w:t>
      </w:r>
      <w:r w:rsidR="000E588B">
        <w:rPr>
          <w:bCs/>
        </w:rPr>
        <w:t xml:space="preserve">hourly </w:t>
      </w:r>
      <w:r w:rsidR="00AC130C" w:rsidRPr="00AC130C">
        <w:rPr>
          <w:bCs/>
        </w:rPr>
        <w:t xml:space="preserve">System RA requirement of </w:t>
      </w:r>
      <w:r w:rsidR="002647B6" w:rsidRPr="002647B6">
        <w:rPr>
          <w:bCs/>
          <w:highlight w:val="black"/>
        </w:rPr>
        <w:t>X</w:t>
      </w:r>
      <w:r w:rsidR="002E630F">
        <w:rPr>
          <w:rStyle w:val="FootnoteReference"/>
          <w:bCs/>
        </w:rPr>
        <w:footnoteReference w:id="9"/>
      </w:r>
      <w:r w:rsidR="00AC130C" w:rsidRPr="00AC130C">
        <w:rPr>
          <w:bCs/>
        </w:rPr>
        <w:t xml:space="preserve"> and is confirmed for </w:t>
      </w:r>
      <w:r w:rsidR="002647B6" w:rsidRPr="002647B6">
        <w:rPr>
          <w:bCs/>
          <w:highlight w:val="black"/>
        </w:rPr>
        <w:t>X</w:t>
      </w:r>
      <w:r w:rsidR="002E630F">
        <w:rPr>
          <w:rStyle w:val="FootnoteReference"/>
          <w:bCs/>
        </w:rPr>
        <w:footnoteReference w:id="10"/>
      </w:r>
      <w:r w:rsidR="000E588B">
        <w:rPr>
          <w:bCs/>
        </w:rPr>
        <w:t xml:space="preserve"> for </w:t>
      </w:r>
      <w:r w:rsidR="002544B2">
        <w:rPr>
          <w:bCs/>
        </w:rPr>
        <w:t>September 2025</w:t>
      </w:r>
      <w:r>
        <w:rPr>
          <w:bCs/>
        </w:rPr>
        <w:t xml:space="preserve"> HE 16</w:t>
      </w:r>
      <w:r w:rsidR="00AC130C" w:rsidRPr="00AC130C">
        <w:rPr>
          <w:bCs/>
        </w:rPr>
        <w:t>.  The deficiency notice indicated a need to procure</w:t>
      </w:r>
      <w:r w:rsidR="00E944A9">
        <w:rPr>
          <w:bCs/>
        </w:rPr>
        <w:t xml:space="preserve"> 10.33 MW</w:t>
      </w:r>
      <w:r w:rsidR="002F2150">
        <w:rPr>
          <w:rStyle w:val="FootnoteReference"/>
          <w:bCs/>
        </w:rPr>
        <w:footnoteReference w:id="11"/>
      </w:r>
      <w:r w:rsidR="00AC130C" w:rsidRPr="00AC130C">
        <w:rPr>
          <w:bCs/>
        </w:rPr>
        <w:t xml:space="preserve"> (</w:t>
      </w:r>
      <w:r w:rsidR="002647B6" w:rsidRPr="002647B6">
        <w:rPr>
          <w:bCs/>
          <w:highlight w:val="black"/>
        </w:rPr>
        <w:t>X</w:t>
      </w:r>
      <w:r w:rsidR="00AC130C" w:rsidRPr="00AC130C">
        <w:rPr>
          <w:bCs/>
        </w:rPr>
        <w:t>)</w:t>
      </w:r>
      <w:r w:rsidR="002E630F">
        <w:rPr>
          <w:rStyle w:val="FootnoteReference"/>
          <w:bCs/>
        </w:rPr>
        <w:footnoteReference w:id="12"/>
      </w:r>
      <w:r w:rsidR="00AC130C" w:rsidRPr="00AC130C">
        <w:rPr>
          <w:bCs/>
        </w:rPr>
        <w:t xml:space="preserve"> of System RA for </w:t>
      </w:r>
      <w:r w:rsidR="007770B8">
        <w:rPr>
          <w:bCs/>
        </w:rPr>
        <w:t>September 2025</w:t>
      </w:r>
      <w:r>
        <w:rPr>
          <w:bCs/>
        </w:rPr>
        <w:t xml:space="preserve"> HE 16</w:t>
      </w:r>
      <w:r w:rsidR="00AC130C" w:rsidRPr="00AC130C">
        <w:rPr>
          <w:bCs/>
        </w:rPr>
        <w:t xml:space="preserve">. </w:t>
      </w:r>
    </w:p>
    <w:p w14:paraId="48B6203E" w14:textId="26ABEBD5" w:rsidR="00347912" w:rsidRPr="00A9335A" w:rsidRDefault="00AC130C" w:rsidP="00A9335A">
      <w:pPr>
        <w:spacing w:after="0" w:line="360" w:lineRule="auto"/>
        <w:ind w:firstLine="720"/>
        <w:rPr>
          <w:rStyle w:val="Heading2Char"/>
          <w:rFonts w:ascii="Garamond" w:eastAsiaTheme="minorHAnsi" w:hAnsi="Garamond" w:cs="Times New Roman (Body CS)"/>
          <w:bCs/>
          <w:i w:val="0"/>
          <w:iCs w:val="0"/>
          <w:color w:val="auto"/>
          <w:spacing w:val="0"/>
        </w:rPr>
      </w:pPr>
      <w:bookmarkStart w:id="3" w:name="_Hlk198023203"/>
      <w:r w:rsidRPr="00AC130C">
        <w:rPr>
          <w:bCs/>
        </w:rPr>
        <w:lastRenderedPageBreak/>
        <w:t xml:space="preserve"> On </w:t>
      </w:r>
      <w:r w:rsidR="007770B8">
        <w:rPr>
          <w:bCs/>
        </w:rPr>
        <w:t>May 6, 2025</w:t>
      </w:r>
      <w:r w:rsidRPr="00AC130C">
        <w:rPr>
          <w:bCs/>
        </w:rPr>
        <w:t xml:space="preserve">, UEB staff requested an update from </w:t>
      </w:r>
      <w:r w:rsidR="006C25B8">
        <w:rPr>
          <w:bCs/>
        </w:rPr>
        <w:t>RMEA</w:t>
      </w:r>
      <w:r w:rsidRPr="00AC130C">
        <w:rPr>
          <w:bCs/>
        </w:rPr>
        <w:t xml:space="preserve"> regarding its outstanding</w:t>
      </w:r>
      <w:r w:rsidR="007770B8">
        <w:rPr>
          <w:bCs/>
        </w:rPr>
        <w:t xml:space="preserve"> September 2025 YA</w:t>
      </w:r>
      <w:r w:rsidRPr="00AC130C">
        <w:rPr>
          <w:bCs/>
        </w:rPr>
        <w:t xml:space="preserve"> System RA deficiency and provided </w:t>
      </w:r>
      <w:r w:rsidR="006C25B8">
        <w:rPr>
          <w:bCs/>
        </w:rPr>
        <w:t>RMEA</w:t>
      </w:r>
      <w:r w:rsidRPr="00AC130C">
        <w:rPr>
          <w:bCs/>
        </w:rPr>
        <w:t xml:space="preserve"> a deadline of </w:t>
      </w:r>
      <w:r w:rsidR="007770B8">
        <w:rPr>
          <w:bCs/>
        </w:rPr>
        <w:t>May 13, 2025</w:t>
      </w:r>
      <w:r w:rsidRPr="00AC130C">
        <w:rPr>
          <w:bCs/>
        </w:rPr>
        <w:t xml:space="preserve"> to provide documents demonstrating it cured its deficiency by the </w:t>
      </w:r>
      <w:r w:rsidR="007770B8">
        <w:rPr>
          <w:bCs/>
        </w:rPr>
        <w:t>February 7, 2025</w:t>
      </w:r>
      <w:r w:rsidRPr="00AC130C">
        <w:rPr>
          <w:bCs/>
        </w:rPr>
        <w:t xml:space="preserve"> deadline provided by ED.  </w:t>
      </w:r>
      <w:r w:rsidR="00932A0A">
        <w:t xml:space="preserve">On </w:t>
      </w:r>
      <w:r w:rsidR="007871BE">
        <w:t>the same day</w:t>
      </w:r>
      <w:r w:rsidR="00932A0A">
        <w:t xml:space="preserve">, </w:t>
      </w:r>
      <w:r w:rsidR="00EE5851">
        <w:t>PEA</w:t>
      </w:r>
      <w:r w:rsidR="00E33773">
        <w:t xml:space="preserve">, on behalf of </w:t>
      </w:r>
      <w:r w:rsidR="006C25B8">
        <w:t>RMEA</w:t>
      </w:r>
      <w:r w:rsidR="00E33773">
        <w:t>,</w:t>
      </w:r>
      <w:r w:rsidR="00932A0A">
        <w:t xml:space="preserve"> confirmed </w:t>
      </w:r>
      <w:r w:rsidR="006C25B8">
        <w:t>RMEA</w:t>
      </w:r>
      <w:r w:rsidR="00E33773">
        <w:t xml:space="preserve"> did not</w:t>
      </w:r>
      <w:r w:rsidR="00932A0A">
        <w:t xml:space="preserve"> cure its </w:t>
      </w:r>
      <w:r w:rsidR="00DA5099">
        <w:t xml:space="preserve">hourly </w:t>
      </w:r>
      <w:r w:rsidR="003A6855">
        <w:t>S</w:t>
      </w:r>
      <w:r w:rsidR="00DA5099">
        <w:t>ystem RA deficiency for</w:t>
      </w:r>
      <w:r w:rsidR="007770B8">
        <w:t xml:space="preserve"> September 2025</w:t>
      </w:r>
      <w:r w:rsidR="00932A0A">
        <w:t>.</w:t>
      </w:r>
    </w:p>
    <w:bookmarkEnd w:id="3"/>
    <w:p w14:paraId="150FAF6F" w14:textId="31661AC0" w:rsidR="00102AB5" w:rsidRPr="004D2D25" w:rsidRDefault="00102AB5" w:rsidP="00102AB5">
      <w:pPr>
        <w:pStyle w:val="ListParagraph"/>
        <w:numPr>
          <w:ilvl w:val="0"/>
          <w:numId w:val="3"/>
        </w:numPr>
        <w:spacing w:before="120" w:line="360" w:lineRule="auto"/>
        <w:contextualSpacing w:val="0"/>
        <w:rPr>
          <w:rStyle w:val="Heading2Char"/>
          <w:rFonts w:ascii="Garamond" w:hAnsi="Garamond"/>
          <w:b/>
          <w:bCs/>
          <w:i w:val="0"/>
          <w:iCs w:val="0"/>
        </w:rPr>
      </w:pPr>
      <w:r w:rsidRPr="004D2D25">
        <w:rPr>
          <w:rStyle w:val="Heading2Char"/>
          <w:rFonts w:ascii="Garamond" w:hAnsi="Garamond"/>
          <w:b/>
          <w:bCs/>
          <w:i w:val="0"/>
          <w:iCs w:val="0"/>
        </w:rPr>
        <w:t xml:space="preserve">Scheduled Penalty for </w:t>
      </w:r>
      <w:r w:rsidR="006C25B8">
        <w:rPr>
          <w:rStyle w:val="Heading2Char"/>
          <w:rFonts w:ascii="Garamond" w:hAnsi="Garamond"/>
          <w:b/>
          <w:bCs/>
          <w:i w:val="0"/>
          <w:iCs w:val="0"/>
        </w:rPr>
        <w:t>Rancho Mirage Energy Authority</w:t>
      </w:r>
      <w:r>
        <w:rPr>
          <w:rStyle w:val="Heading2Char"/>
          <w:rFonts w:ascii="Garamond" w:hAnsi="Garamond"/>
          <w:b/>
          <w:bCs/>
          <w:i w:val="0"/>
          <w:iCs w:val="0"/>
        </w:rPr>
        <w:t>’s</w:t>
      </w:r>
      <w:r w:rsidRPr="004D2D25">
        <w:rPr>
          <w:rStyle w:val="Heading2Char"/>
          <w:rFonts w:ascii="Garamond" w:hAnsi="Garamond"/>
          <w:b/>
          <w:bCs/>
          <w:i w:val="0"/>
          <w:iCs w:val="0"/>
        </w:rPr>
        <w:t xml:space="preserve"> Deficiency</w:t>
      </w:r>
    </w:p>
    <w:p w14:paraId="3F73D397" w14:textId="77777777" w:rsidR="00210156" w:rsidRDefault="007C5E86" w:rsidP="00210156">
      <w:pPr>
        <w:spacing w:after="0" w:line="360" w:lineRule="auto"/>
        <w:ind w:firstLine="720"/>
      </w:pPr>
      <w:r w:rsidRPr="007C5E86">
        <w:t xml:space="preserve">Resolution E-4195, as modified by D.10-06-036, D.11-06-022, D.14-06-050, D.19-06-026, D.20-06-031, D.21-06-029, D.22-06-050, </w:t>
      </w:r>
      <w:r w:rsidR="00EE55F1">
        <w:t xml:space="preserve">D.23-04-010, </w:t>
      </w:r>
      <w:r w:rsidRPr="007C5E86">
        <w:t>D.23-06-029, and D.24-06-004 prescribes an $8.88/kW-month in summer months (May through October) and $4.44/kW-month in non-summer months for a System RA remedied after five business days from the date of notification by ED or not remedied at all.</w:t>
      </w:r>
      <w:r w:rsidR="00210156">
        <w:t xml:space="preserve">  </w:t>
      </w:r>
      <w:r w:rsidR="00B91F58">
        <w:t>Pursuant to D.23-04-010, if the LSE fails in multiple hours, the penalty should be assessed based on the hour with the largest deficiency.</w:t>
      </w:r>
      <w:r w:rsidR="00B91F58">
        <w:rPr>
          <w:rStyle w:val="FootnoteReference"/>
        </w:rPr>
        <w:footnoteReference w:id="13"/>
      </w:r>
    </w:p>
    <w:p w14:paraId="03BADB25" w14:textId="1F5EC338" w:rsidR="00423CA2" w:rsidRPr="004D2D25" w:rsidRDefault="006C25B8" w:rsidP="00210156">
      <w:pPr>
        <w:spacing w:after="0" w:line="360" w:lineRule="auto"/>
        <w:ind w:firstLine="720"/>
      </w:pPr>
      <w:r>
        <w:rPr>
          <w:bCs/>
        </w:rPr>
        <w:t>RMEA</w:t>
      </w:r>
      <w:r w:rsidR="003945B4">
        <w:rPr>
          <w:bCs/>
        </w:rPr>
        <w:t>’s largest hourly System RA deficiency in September 2025 is in HE 16.</w:t>
      </w:r>
      <w:r w:rsidR="00210156">
        <w:t xml:space="preserve">  </w:t>
      </w:r>
      <w:r w:rsidR="00423CA2">
        <w:t xml:space="preserve">Accordingly, </w:t>
      </w:r>
      <w:r>
        <w:t>RMEA</w:t>
      </w:r>
      <w:r w:rsidR="00423CA2">
        <w:t xml:space="preserve"> is being cited $</w:t>
      </w:r>
      <w:r>
        <w:t>91,730.40</w:t>
      </w:r>
      <w:r w:rsidR="005644C9">
        <w:t xml:space="preserve"> </w:t>
      </w:r>
      <w:r w:rsidR="00BC1390">
        <w:t>[1</w:t>
      </w:r>
      <w:r w:rsidR="009F27AD">
        <w:t>0.33</w:t>
      </w:r>
      <w:r w:rsidR="00BC1390">
        <w:t xml:space="preserve"> MW x (8.88</w:t>
      </w:r>
      <w:r w:rsidR="00E3544A">
        <w:t>/kW-month) x 1,000 kW/MW</w:t>
      </w:r>
      <w:r w:rsidR="0047179D">
        <w:t>]</w:t>
      </w:r>
      <w:r w:rsidR="00E3544A">
        <w:t xml:space="preserve"> </w:t>
      </w:r>
      <w:r w:rsidR="00423CA2">
        <w:t xml:space="preserve">for its </w:t>
      </w:r>
      <w:r w:rsidR="00F55822">
        <w:t>1</w:t>
      </w:r>
      <w:r w:rsidR="009F27AD">
        <w:t>0.33</w:t>
      </w:r>
      <w:r w:rsidR="00423CA2">
        <w:t xml:space="preserve"> MW of YA System RA deficiency remedied after five business days from the date of ED’s notification or not remedied at all for </w:t>
      </w:r>
      <w:r w:rsidR="00371BA1">
        <w:t>September 2025</w:t>
      </w:r>
      <w:r w:rsidR="00B91F58">
        <w:t xml:space="preserve"> HE 16</w:t>
      </w:r>
      <w:r w:rsidR="00423CA2">
        <w:t xml:space="preserve">.  The total penalty for </w:t>
      </w:r>
      <w:r>
        <w:t>RMEA</w:t>
      </w:r>
      <w:r w:rsidR="00423CA2">
        <w:t xml:space="preserve">’s </w:t>
      </w:r>
      <w:r w:rsidR="0026554C">
        <w:t>September 2025</w:t>
      </w:r>
      <w:r w:rsidR="00423CA2">
        <w:t xml:space="preserve"> System RA deficiency is $</w:t>
      </w:r>
      <w:r>
        <w:t>91,730.40</w:t>
      </w:r>
      <w:r w:rsidR="00423CA2">
        <w:t>.</w:t>
      </w:r>
    </w:p>
    <w:p w14:paraId="2E33DC35" w14:textId="77777777" w:rsidR="00C2385E" w:rsidRDefault="00C2385E" w:rsidP="00A542B3">
      <w:pPr>
        <w:spacing w:after="0" w:line="360" w:lineRule="auto"/>
      </w:pPr>
    </w:p>
    <w:p w14:paraId="3B348D48" w14:textId="77777777" w:rsidR="00C2385E" w:rsidRDefault="00C2385E" w:rsidP="00A542B3">
      <w:pPr>
        <w:spacing w:after="0" w:line="360" w:lineRule="auto"/>
      </w:pPr>
    </w:p>
    <w:p w14:paraId="639B3C16" w14:textId="77777777" w:rsidR="00B57F56" w:rsidRPr="005F3208" w:rsidRDefault="00E944A9" w:rsidP="00B57F56">
      <w:pPr>
        <w:spacing w:after="0" w:line="360" w:lineRule="auto"/>
        <w:rPr>
          <w:rFonts w:eastAsia="Times New Roman" w:cs="Times New Roman"/>
          <w:sz w:val="24"/>
          <w:szCs w:val="24"/>
        </w:rPr>
      </w:pPr>
      <w:r>
        <w:rPr>
          <w:rFonts w:eastAsia="Times New Roman" w:cs="Times New Roman"/>
          <w:sz w:val="24"/>
          <w:szCs w:val="24"/>
        </w:rPr>
        <w:pict w14:anchorId="2BFA5B81">
          <v:rect id="_x0000_i1025" style="width:0;height:1.5pt" o:hralign="center" o:hrstd="t" o:hr="t" fillcolor="#a0a0a0" stroked="f"/>
        </w:pict>
      </w:r>
    </w:p>
    <w:p w14:paraId="0940D629" w14:textId="77777777" w:rsidR="004F0830" w:rsidRDefault="004F0830" w:rsidP="00B57F56">
      <w:pPr>
        <w:spacing w:after="0" w:line="360" w:lineRule="auto"/>
        <w:ind w:firstLine="720"/>
        <w:rPr>
          <w:rFonts w:eastAsia="Times New Roman" w:cs="Times New Roman"/>
        </w:rPr>
      </w:pPr>
    </w:p>
    <w:p w14:paraId="555CF5CD" w14:textId="5A54FB7D"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 xml:space="preserve">You are hereby called upon to answer this citation within </w:t>
      </w:r>
      <w:r w:rsidRPr="004D2D25">
        <w:rPr>
          <w:rFonts w:eastAsia="Times New Roman" w:cs="Times New Roman"/>
          <w:b/>
        </w:rPr>
        <w:t>30</w:t>
      </w:r>
      <w:r w:rsidRPr="004D2D25">
        <w:rPr>
          <w:rFonts w:eastAsia="Times New Roman" w:cs="Times New Roman"/>
        </w:rPr>
        <w:t xml:space="preserve"> days from the date of the citation by completing the attached form.  By way of such </w:t>
      </w:r>
      <w:proofErr w:type="gramStart"/>
      <w:r w:rsidRPr="004D2D25">
        <w:rPr>
          <w:rFonts w:eastAsia="Times New Roman" w:cs="Times New Roman"/>
        </w:rPr>
        <w:t>answer</w:t>
      </w:r>
      <w:proofErr w:type="gramEnd"/>
      <w:r w:rsidRPr="004D2D25">
        <w:rPr>
          <w:rFonts w:eastAsia="Times New Roman" w:cs="Times New Roman"/>
        </w:rPr>
        <w:t xml:space="preserve"> you may either:</w:t>
      </w:r>
    </w:p>
    <w:p w14:paraId="6A4EA332" w14:textId="3AAFEF3F" w:rsidR="00B57F56" w:rsidRPr="004D2D25" w:rsidRDefault="00B57F56" w:rsidP="00B57F56">
      <w:pPr>
        <w:spacing w:after="0" w:line="360" w:lineRule="auto"/>
        <w:rPr>
          <w:rFonts w:eastAsia="Times New Roman" w:cs="Times New Roman"/>
        </w:rPr>
      </w:pPr>
      <w:r w:rsidRPr="004D2D25">
        <w:rPr>
          <w:rFonts w:eastAsia="Times New Roman" w:cs="Times New Roman"/>
        </w:rPr>
        <w:tab/>
        <w:t xml:space="preserve">(1) Comply with this Citation and pay the fine, by check or money order, payable to the California Public Utilities Commission, in the amount of </w:t>
      </w:r>
      <w:r w:rsidRPr="004D2D25">
        <w:rPr>
          <w:rFonts w:eastAsia="Calibri" w:cs="Times New Roman"/>
        </w:rPr>
        <w:t>$</w:t>
      </w:r>
      <w:r w:rsidR="006C25B8">
        <w:rPr>
          <w:rFonts w:eastAsia="Calibri" w:cs="Times New Roman"/>
        </w:rPr>
        <w:t>91,730.40</w:t>
      </w:r>
      <w:r w:rsidRPr="004D2D25">
        <w:rPr>
          <w:rFonts w:eastAsia="Calibri" w:cs="Times New Roman"/>
        </w:rPr>
        <w:t xml:space="preserve"> </w:t>
      </w:r>
      <w:r w:rsidRPr="004D2D25">
        <w:rPr>
          <w:rFonts w:eastAsia="Times New Roman" w:cs="Times New Roman"/>
        </w:rPr>
        <w:t xml:space="preserve">pursuant to the Specified Violations and Scheduled Penalties (Resolution E-4195, subsequently modified by D.10-06-036, D.11-06-022, D.14-06-050, D.19-06-026, D.20-06-031, D.21-06-029, D.22-06-050, </w:t>
      </w:r>
      <w:r w:rsidR="00EE55F1">
        <w:rPr>
          <w:rFonts w:eastAsia="Times New Roman" w:cs="Times New Roman"/>
        </w:rPr>
        <w:t xml:space="preserve">D.23-04-010, </w:t>
      </w:r>
      <w:r w:rsidRPr="004D2D25">
        <w:rPr>
          <w:rFonts w:eastAsia="Times New Roman" w:cs="Times New Roman"/>
        </w:rPr>
        <w:t xml:space="preserve">D.23-06-029, and D.24-06-004).  This will be deemed a waiver of your rights to a hearing and to a formal disposition by the Commission. </w:t>
      </w:r>
    </w:p>
    <w:p w14:paraId="65D79A51"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OR</w:t>
      </w:r>
    </w:p>
    <w:p w14:paraId="1B47F782" w14:textId="0A7A22C0"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lastRenderedPageBreak/>
        <w:t>(2) Appeal this citation.  In such event, you must file a Notice of Appeal with the Commission’s Docket Office within 30 days of the date of this citation, in addition to the appeals procedures outlined below.</w:t>
      </w:r>
      <w:r w:rsidRPr="004D2D25">
        <w:rPr>
          <w:rFonts w:eastAsia="Times New Roman" w:cs="Times New Roman"/>
          <w:b/>
        </w:rPr>
        <w:t xml:space="preserve">  </w:t>
      </w:r>
    </w:p>
    <w:p w14:paraId="32EF0726" w14:textId="77777777" w:rsidR="00B57F56" w:rsidRDefault="00B57F56" w:rsidP="00B57F56">
      <w:pPr>
        <w:spacing w:after="0" w:line="360" w:lineRule="auto"/>
        <w:rPr>
          <w:rFonts w:eastAsia="Times New Roman" w:cs="Times New Roman"/>
          <w:b/>
          <w:color w:val="FF0000"/>
        </w:rPr>
      </w:pPr>
      <w:r w:rsidRPr="004D2D25">
        <w:rPr>
          <w:rFonts w:eastAsia="Times New Roman" w:cs="Times New Roman"/>
        </w:rPr>
        <w:tab/>
        <w:t>The Notice of Appeal must</w:t>
      </w:r>
      <w:r w:rsidRPr="004D2D25">
        <w:rPr>
          <w:rFonts w:eastAsia="Times New Roman" w:cs="Times New Roman"/>
          <w:b/>
          <w:color w:val="FF0000"/>
        </w:rPr>
        <w:t xml:space="preserve"> </w:t>
      </w:r>
      <w:r w:rsidRPr="004D2D25">
        <w:rPr>
          <w:rFonts w:eastAsia="Times New Roman" w:cs="Times New Roman"/>
        </w:rPr>
        <w:t>be concurrently served on the delegate of Consumer Protection and Enforcement Division’s (CPED) Director at the following address:</w:t>
      </w:r>
      <w:r w:rsidRPr="004D2D25">
        <w:rPr>
          <w:rFonts w:eastAsia="Times New Roman" w:cs="Times New Roman"/>
          <w:b/>
          <w:color w:val="FF0000"/>
        </w:rPr>
        <w:t xml:space="preserve">  </w:t>
      </w:r>
    </w:p>
    <w:p w14:paraId="1B924E68" w14:textId="77777777" w:rsidR="004F0830" w:rsidRPr="004D2D25" w:rsidRDefault="004F0830" w:rsidP="00B57F56">
      <w:pPr>
        <w:spacing w:after="0" w:line="360" w:lineRule="auto"/>
        <w:rPr>
          <w:rFonts w:eastAsia="Times New Roman" w:cs="Times New Roman"/>
          <w:b/>
          <w:color w:val="FF0000"/>
        </w:rPr>
      </w:pPr>
    </w:p>
    <w:p w14:paraId="16F21D3D"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CALIFORNIA PUBLIC UTILITIES COMMISSION</w:t>
      </w:r>
    </w:p>
    <w:p w14:paraId="61587E3B"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color w:val="000000"/>
        </w:rPr>
        <w:t>Consumer Protection and Enforcement Division</w:t>
      </w:r>
    </w:p>
    <w:p w14:paraId="1AEF8BCE" w14:textId="0A684582"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 xml:space="preserve">ATTN: </w:t>
      </w:r>
      <w:r w:rsidR="00A900E2">
        <w:rPr>
          <w:rFonts w:eastAsia="Times New Roman" w:cs="Times New Roman"/>
        </w:rPr>
        <w:t>Rudy Sastra</w:t>
      </w:r>
      <w:r w:rsidRPr="004D2D25">
        <w:rPr>
          <w:rFonts w:eastAsia="Times New Roman" w:cs="Times New Roman"/>
        </w:rPr>
        <w:t>, Utilities Enforcement Branch Chief</w:t>
      </w:r>
    </w:p>
    <w:p w14:paraId="72D326AA"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505 Van Ness Avenue, Room 2004</w:t>
      </w:r>
    </w:p>
    <w:p w14:paraId="297F36E1" w14:textId="77777777" w:rsidR="00B57F56" w:rsidRDefault="00B57F56" w:rsidP="004F0830">
      <w:pPr>
        <w:spacing w:after="0" w:line="288" w:lineRule="auto"/>
        <w:jc w:val="center"/>
        <w:rPr>
          <w:rFonts w:eastAsia="Times New Roman" w:cs="Times New Roman"/>
        </w:rPr>
      </w:pPr>
      <w:r w:rsidRPr="004D2D25">
        <w:rPr>
          <w:rFonts w:eastAsia="Times New Roman" w:cs="Times New Roman"/>
        </w:rPr>
        <w:t>San Francisco, CA 94102</w:t>
      </w:r>
    </w:p>
    <w:p w14:paraId="06FE06BC" w14:textId="77777777" w:rsidR="004F0830" w:rsidRPr="004D2D25" w:rsidRDefault="004F0830" w:rsidP="00B57F56">
      <w:pPr>
        <w:spacing w:after="0" w:line="240" w:lineRule="auto"/>
        <w:jc w:val="center"/>
        <w:rPr>
          <w:rFonts w:eastAsia="Times New Roman" w:cs="Times New Roman"/>
        </w:rPr>
      </w:pPr>
    </w:p>
    <w:p w14:paraId="1069179A" w14:textId="77777777" w:rsidR="00B57F56" w:rsidRPr="004D2D25" w:rsidRDefault="00B57F56" w:rsidP="00B57F56">
      <w:pPr>
        <w:spacing w:after="0" w:line="360" w:lineRule="auto"/>
        <w:ind w:firstLine="720"/>
        <w:rPr>
          <w:rFonts w:eastAsia="Times New Roman" w:cs="Times New Roman"/>
          <w:b/>
        </w:rPr>
      </w:pPr>
      <w:r w:rsidRPr="004D2D25">
        <w:rPr>
          <w:rFonts w:eastAsia="Times New Roman" w:cs="Times New Roman"/>
        </w:rPr>
        <w:t xml:space="preserve">The Notice of Appeal must also be served on the Chief Administrative Law Judge (with an electronic copy to:  </w:t>
      </w:r>
      <w:hyperlink r:id="rId11" w:history="1">
        <w:r w:rsidRPr="004D2D25">
          <w:rPr>
            <w:rFonts w:eastAsia="Times New Roman" w:cs="Times New Roman"/>
            <w:u w:val="single"/>
          </w:rPr>
          <w:t>ALJ_Div_Appeals_Coordinator@cpuc.ca.gov</w:t>
        </w:r>
      </w:hyperlink>
      <w:r w:rsidRPr="004D2D25">
        <w:rPr>
          <w:rFonts w:eastAsia="Times New Roman" w:cs="Times New Roman"/>
        </w:rPr>
        <w:t>).  No later than 14 calendar days after the Notice of Appeal is filed, Staff issuing the citation will file a Compliance Filing with the Commission’s Docket Office which includes a complete copy of the citation and all attachments.</w:t>
      </w:r>
      <w:r w:rsidRPr="004D2D25">
        <w:rPr>
          <w:rFonts w:eastAsia="Times New Roman" w:cs="Times New Roman"/>
          <w:color w:val="FF0000"/>
        </w:rPr>
        <w:t xml:space="preserve">  </w:t>
      </w:r>
      <w:r w:rsidRPr="004D2D25">
        <w:rPr>
          <w:rFonts w:eastAsia="Times New Roman" w:cs="Times New Roman"/>
        </w:rPr>
        <w:t>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2ABB3BD3" w14:textId="77777777" w:rsidR="00B57F56" w:rsidRPr="004D2D25" w:rsidRDefault="00B57F56" w:rsidP="00B57F56">
      <w:pPr>
        <w:spacing w:after="0" w:line="360" w:lineRule="auto"/>
        <w:rPr>
          <w:rFonts w:eastAsia="Times New Roman" w:cs="Times New Roman"/>
        </w:rPr>
      </w:pPr>
    </w:p>
    <w:p w14:paraId="6BF2CF10" w14:textId="77777777" w:rsidR="00B57F56" w:rsidRPr="004D2D25" w:rsidRDefault="00B57F56" w:rsidP="00B57F56">
      <w:pPr>
        <w:spacing w:after="0" w:line="360" w:lineRule="auto"/>
        <w:rPr>
          <w:rFonts w:eastAsia="Times New Roman" w:cs="Times New Roman"/>
        </w:rPr>
      </w:pPr>
      <w:r w:rsidRPr="004D2D25">
        <w:rPr>
          <w:rFonts w:eastAsia="Times New Roman" w:cs="Times New Roman"/>
        </w:rPr>
        <w:t xml:space="preserve">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38D56BF9" w:rsidR="00B57F56" w:rsidRPr="004D2D25" w:rsidRDefault="009F013A" w:rsidP="00B57F56">
      <w:pPr>
        <w:spacing w:after="0" w:line="240" w:lineRule="auto"/>
        <w:rPr>
          <w:rFonts w:eastAsia="Times New Roman" w:cs="Times New Roman"/>
          <w:b/>
        </w:rPr>
      </w:pPr>
      <w:r w:rsidRPr="005E4B3E">
        <w:rPr>
          <w:noProof/>
        </w:rPr>
        <w:drawing>
          <wp:inline distT="0" distB="0" distL="0" distR="0" wp14:anchorId="6E9C009A" wp14:editId="5DCF3DCD">
            <wp:extent cx="1760983" cy="971550"/>
            <wp:effectExtent l="0" t="0" r="0" b="0"/>
            <wp:docPr id="1164493034" name="Picture 2" descr="A picture containing sh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93034" name="Picture 2" descr="A picture containing shap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8834" cy="1014501"/>
                    </a:xfrm>
                    <a:prstGeom prst="rect">
                      <a:avLst/>
                    </a:prstGeom>
                    <a:noFill/>
                    <a:ln>
                      <a:noFill/>
                    </a:ln>
                  </pic:spPr>
                </pic:pic>
              </a:graphicData>
            </a:graphic>
          </wp:inline>
        </w:drawing>
      </w:r>
    </w:p>
    <w:p w14:paraId="38720EF6" w14:textId="642F8BA4"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w:t>
      </w:r>
      <w:r w:rsidRPr="004D2D25">
        <w:rPr>
          <w:rFonts w:eastAsia="Times New Roman" w:cs="Times New Roman"/>
          <w:b/>
        </w:rPr>
        <w:t>_______</w:t>
      </w:r>
      <w:r w:rsidR="004760C4">
        <w:rPr>
          <w:rFonts w:eastAsia="Times New Roman" w:cs="Times New Roman"/>
          <w:b/>
        </w:rPr>
        <w:t>____</w:t>
      </w:r>
      <w:r w:rsidRPr="004D2D25">
        <w:rPr>
          <w:rFonts w:eastAsia="Times New Roman" w:cs="Times New Roman"/>
          <w:b/>
        </w:rPr>
        <w:t>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40DAD96C" w:rsidR="00B57F56" w:rsidRPr="004D2D25" w:rsidRDefault="005C009C" w:rsidP="00B57F56">
      <w:pPr>
        <w:spacing w:after="0" w:line="240" w:lineRule="auto"/>
        <w:rPr>
          <w:rFonts w:eastAsia="Times New Roman" w:cs="Times New Roman"/>
          <w:color w:val="000000"/>
        </w:rPr>
      </w:pPr>
      <w:r>
        <w:rPr>
          <w:rFonts w:eastAsia="Times New Roman" w:cs="Times New Roman"/>
          <w:color w:val="000000"/>
        </w:rPr>
        <w:t>Rudy Sastra</w:t>
      </w:r>
    </w:p>
    <w:p w14:paraId="02AB5134" w14:textId="760F3544" w:rsidR="00B57F56" w:rsidRPr="004D2D25" w:rsidRDefault="004760C4" w:rsidP="00B57F56">
      <w:pPr>
        <w:spacing w:after="0" w:line="240" w:lineRule="auto"/>
        <w:rPr>
          <w:rFonts w:eastAsia="Times New Roman" w:cs="Times New Roman"/>
          <w:color w:val="000000"/>
        </w:rPr>
      </w:pPr>
      <w:r>
        <w:rPr>
          <w:rFonts w:eastAsia="Times New Roman" w:cs="Times New Roman"/>
          <w:color w:val="000000"/>
        </w:rPr>
        <w:t xml:space="preserve">Chief, </w:t>
      </w:r>
      <w:r w:rsidR="00B57F56" w:rsidRPr="004D2D25">
        <w:rPr>
          <w:rFonts w:eastAsia="Times New Roman" w:cs="Times New Roman"/>
          <w:color w:val="000000"/>
        </w:rPr>
        <w:t>Utilities Enforcement Branch</w:t>
      </w:r>
    </w:p>
    <w:p w14:paraId="0156D7D0" w14:textId="77777777" w:rsidR="00B57F56" w:rsidRPr="005F3208" w:rsidRDefault="00B57F56" w:rsidP="00B57F56">
      <w:pPr>
        <w:tabs>
          <w:tab w:val="left" w:pos="6120"/>
          <w:tab w:val="right" w:pos="11070"/>
        </w:tabs>
        <w:spacing w:after="0" w:line="240" w:lineRule="auto"/>
        <w:rPr>
          <w:rFonts w:eastAsia="Times New Roman" w:cs="Times New Roman"/>
          <w:sz w:val="24"/>
          <w:szCs w:val="24"/>
        </w:rPr>
        <w:sectPr w:rsidR="00B57F56" w:rsidRPr="005F3208" w:rsidSect="00B57F56">
          <w:headerReference w:type="default" r:id="rId13"/>
          <w:footerReference w:type="default" r:id="rId14"/>
          <w:headerReference w:type="first" r:id="rId15"/>
          <w:footerReference w:type="first" r:id="rId16"/>
          <w:pgSz w:w="12240" w:h="15840" w:code="1"/>
          <w:pgMar w:top="1440" w:right="1800" w:bottom="1440" w:left="1800" w:header="720" w:footer="720" w:gutter="0"/>
          <w:cols w:space="720"/>
          <w:titlePg/>
          <w:docGrid w:linePitch="360"/>
        </w:sectPr>
      </w:pPr>
      <w:r w:rsidRPr="004D2D25">
        <w:rPr>
          <w:rFonts w:eastAsia="Times New Roman" w:cs="Times New Roman"/>
          <w:color w:val="000000"/>
        </w:rPr>
        <w:t>Consumer Protection and Enforcement Divisio</w:t>
      </w:r>
      <w:r w:rsidRPr="004D2D25">
        <w:rPr>
          <w:rFonts w:eastAsia="Times New Roman" w:cs="Times New Roman"/>
        </w:rPr>
        <w:t>n</w:t>
      </w:r>
    </w:p>
    <w:p w14:paraId="7BA20893" w14:textId="0A52A1DC"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Citation No. </w:t>
      </w:r>
      <w:r w:rsidRPr="00394224">
        <w:rPr>
          <w:bCs/>
        </w:rPr>
        <w:t>E-4195-</w:t>
      </w:r>
      <w:r w:rsidR="0077630B">
        <w:rPr>
          <w:bCs/>
        </w:rPr>
        <w:t>019</w:t>
      </w:r>
      <w:r w:rsidR="0008094D">
        <w:rPr>
          <w:bCs/>
        </w:rPr>
        <w:t>3</w:t>
      </w:r>
      <w:r w:rsidRPr="00394224">
        <w:rPr>
          <w:rFonts w:eastAsia="Times New Roman"/>
        </w:rPr>
        <w:t xml:space="preserve">, dated </w:t>
      </w:r>
      <w:r w:rsidR="00A900E2">
        <w:rPr>
          <w:rFonts w:eastAsia="Times New Roman"/>
        </w:rPr>
        <w:t xml:space="preserve">May </w:t>
      </w:r>
      <w:r w:rsidR="00E96452">
        <w:rPr>
          <w:rFonts w:eastAsia="Times New Roman"/>
        </w:rPr>
        <w:t>20</w:t>
      </w:r>
      <w:r w:rsidR="00A900E2">
        <w:rPr>
          <w:rFonts w:eastAsia="Times New Roman"/>
        </w:rPr>
        <w:t>, 2025</w:t>
      </w:r>
      <w:r w:rsidRPr="00394224">
        <w:rPr>
          <w:rFonts w:eastAsia="Times New Roman"/>
        </w:rPr>
        <w:t xml:space="preserve"> and herewith pay a fine in the amount of $</w:t>
      </w:r>
      <w:r w:rsidR="006C25B8">
        <w:rPr>
          <w:rFonts w:eastAsia="Calibri" w:cs="Times New Roman"/>
        </w:rPr>
        <w:t>91,730.40</w:t>
      </w:r>
      <w:r w:rsidRPr="00394224">
        <w:rPr>
          <w:rFonts w:eastAsia="Times New Roman"/>
        </w:rPr>
        <w:t>.</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599A235D" w:rsidR="00CB390E" w:rsidRPr="00394224" w:rsidRDefault="00CB390E" w:rsidP="00CB390E">
      <w:pPr>
        <w:spacing w:after="0" w:line="240" w:lineRule="auto"/>
        <w:ind w:left="720"/>
        <w:jc w:val="center"/>
        <w:rPr>
          <w:rFonts w:eastAsia="Times New Roman"/>
          <w:b/>
        </w:rPr>
      </w:pPr>
      <w:r w:rsidRPr="00394224">
        <w:rPr>
          <w:rFonts w:eastAsia="Times New Roman"/>
          <w:b/>
        </w:rPr>
        <w:t xml:space="preserve">505 Van Ness Ave., Room </w:t>
      </w:r>
      <w:r w:rsidR="003643C2">
        <w:rPr>
          <w:rFonts w:eastAsia="Times New Roman"/>
          <w:b/>
        </w:rPr>
        <w:t>3000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777DD5A5" w:rsidR="00CB390E" w:rsidRPr="00394224" w:rsidRDefault="00CB390E" w:rsidP="00CB390E">
      <w:pPr>
        <w:numPr>
          <w:ilvl w:val="1"/>
          <w:numId w:val="7"/>
        </w:numPr>
        <w:spacing w:after="0" w:line="360" w:lineRule="auto"/>
        <w:rPr>
          <w:rFonts w:eastAsia="Times New Roman"/>
        </w:rPr>
      </w:pPr>
      <w:bookmarkStart w:id="4" w:name="_Hlk79585453"/>
      <w:r w:rsidRPr="00394224">
        <w:rPr>
          <w:rFonts w:eastAsia="Times New Roman"/>
        </w:rPr>
        <w:t xml:space="preserve">Please PDF a copy of this form to </w:t>
      </w:r>
      <w:r w:rsidR="00A900E2">
        <w:rPr>
          <w:rFonts w:eastAsia="Times New Roman"/>
        </w:rPr>
        <w:t>Stanley Lee</w:t>
      </w:r>
      <w:r w:rsidRPr="00394224">
        <w:rPr>
          <w:rFonts w:eastAsia="Times New Roman"/>
        </w:rPr>
        <w:t xml:space="preserve"> at [</w:t>
      </w:r>
      <w:r w:rsidR="00A900E2">
        <w:rPr>
          <w:rFonts w:eastAsia="Times New Roman"/>
        </w:rPr>
        <w:t>Stanley.Lee</w:t>
      </w:r>
      <w:r w:rsidRPr="00394224">
        <w:rPr>
          <w:rFonts w:eastAsia="Times New Roman"/>
        </w:rPr>
        <w:t>@cpuc.ca.gov].</w:t>
      </w:r>
    </w:p>
    <w:p w14:paraId="34624291" w14:textId="2DAF5FC8"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You may direct all questions regarding this citation to </w:t>
      </w:r>
      <w:r w:rsidR="00A900E2">
        <w:rPr>
          <w:rFonts w:eastAsia="Times New Roman"/>
        </w:rPr>
        <w:t>Stanley Lee</w:t>
      </w:r>
      <w:r w:rsidRPr="00394224">
        <w:rPr>
          <w:rFonts w:eastAsia="Times New Roman"/>
        </w:rPr>
        <w:t xml:space="preserve"> at [</w:t>
      </w:r>
      <w:r w:rsidR="00A900E2">
        <w:rPr>
          <w:rFonts w:eastAsia="Times New Roman"/>
        </w:rPr>
        <w:t>415-703-4420</w:t>
      </w:r>
      <w:r w:rsidRPr="00394224">
        <w:rPr>
          <w:rFonts w:eastAsia="Times New Roman"/>
        </w:rPr>
        <w:t>] or [</w:t>
      </w:r>
      <w:r w:rsidR="00A900E2">
        <w:rPr>
          <w:rFonts w:eastAsia="Times New Roman"/>
        </w:rPr>
        <w:t>Stanley.Lee</w:t>
      </w:r>
      <w:r w:rsidRPr="00394224">
        <w:rPr>
          <w:rFonts w:eastAsia="Times New Roman"/>
        </w:rPr>
        <w:t>@cpuc.ca.gov].</w:t>
      </w:r>
    </w:p>
    <w:bookmarkEnd w:id="4"/>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7E3CD26E"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5" w:name="_Hlk79585464"/>
      <w:r w:rsidRPr="00394224">
        <w:rPr>
          <w:rFonts w:eastAsia="Times New Roman"/>
        </w:rPr>
        <w:t xml:space="preserve">I hereby appeal </w:t>
      </w:r>
      <w:bookmarkStart w:id="6" w:name="_Hlk79591014"/>
      <w:r w:rsidRPr="00394224">
        <w:rPr>
          <w:rFonts w:eastAsia="Times New Roman"/>
        </w:rPr>
        <w:t xml:space="preserve">Citation No. </w:t>
      </w:r>
      <w:r w:rsidRPr="00394224">
        <w:rPr>
          <w:bCs/>
        </w:rPr>
        <w:t>E-4195-</w:t>
      </w:r>
      <w:r w:rsidR="0077630B" w:rsidRPr="00394224">
        <w:rPr>
          <w:bCs/>
        </w:rPr>
        <w:t>0</w:t>
      </w:r>
      <w:r w:rsidR="0077630B">
        <w:rPr>
          <w:bCs/>
        </w:rPr>
        <w:t>19</w:t>
      </w:r>
      <w:r w:rsidR="0008094D">
        <w:rPr>
          <w:bCs/>
        </w:rPr>
        <w:t>3</w:t>
      </w:r>
      <w:r w:rsidRPr="00394224">
        <w:rPr>
          <w:bCs/>
        </w:rPr>
        <w:t>,</w:t>
      </w:r>
      <w:r w:rsidRPr="00394224">
        <w:rPr>
          <w:rFonts w:eastAsia="Times New Roman"/>
        </w:rPr>
        <w:t xml:space="preserve"> dated </w:t>
      </w:r>
      <w:r w:rsidR="00A900E2">
        <w:rPr>
          <w:rFonts w:eastAsia="Times New Roman"/>
        </w:rPr>
        <w:t xml:space="preserve">May </w:t>
      </w:r>
      <w:r w:rsidR="00E96452">
        <w:rPr>
          <w:rFonts w:eastAsia="Times New Roman"/>
        </w:rPr>
        <w:t>20</w:t>
      </w:r>
      <w:r w:rsidR="00A900E2">
        <w:rPr>
          <w:rFonts w:eastAsia="Times New Roman"/>
        </w:rPr>
        <w:t>, 2025</w:t>
      </w:r>
      <w:r w:rsidRPr="00394224">
        <w:rPr>
          <w:rFonts w:eastAsia="Times New Roman"/>
        </w:rPr>
        <w:t xml:space="preserve">.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7A68AE76"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Please PDF a copy of this form to </w:t>
      </w:r>
      <w:r w:rsidR="00A900E2">
        <w:rPr>
          <w:rFonts w:eastAsia="Times New Roman"/>
        </w:rPr>
        <w:t>Stanley Lee</w:t>
      </w:r>
      <w:r w:rsidRPr="00394224">
        <w:rPr>
          <w:rFonts w:eastAsia="Times New Roman"/>
        </w:rPr>
        <w:t xml:space="preserve"> at [</w:t>
      </w:r>
      <w:r w:rsidR="00A900E2">
        <w:rPr>
          <w:rFonts w:eastAsia="Times New Roman"/>
        </w:rPr>
        <w:t>Stanley.Lee</w:t>
      </w:r>
      <w:r w:rsidRPr="00394224">
        <w:rPr>
          <w:rFonts w:eastAsia="Times New Roman"/>
        </w:rPr>
        <w:t>@cpuc.ca.gov].</w:t>
      </w:r>
    </w:p>
    <w:bookmarkEnd w:id="5"/>
    <w:bookmarkEnd w:id="6"/>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04D72F38"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w:t>
      </w:r>
      <w:r w:rsidR="0077630B" w:rsidRPr="00394224">
        <w:rPr>
          <w:bCs/>
          <w:u w:val="single"/>
        </w:rPr>
        <w:t>0</w:t>
      </w:r>
      <w:r w:rsidR="0077630B">
        <w:rPr>
          <w:bCs/>
          <w:u w:val="single"/>
        </w:rPr>
        <w:t>19</w:t>
      </w:r>
      <w:r w:rsidR="0008094D">
        <w:rPr>
          <w:bCs/>
          <w:u w:val="single"/>
        </w:rPr>
        <w:t>3</w:t>
      </w:r>
      <w:r w:rsidR="0077630B" w:rsidRPr="00394224">
        <w:rPr>
          <w:bCs/>
          <w:color w:val="FF0000"/>
        </w:rPr>
        <w:t xml:space="preserve">    </w:t>
      </w:r>
      <w:r w:rsidR="0077630B" w:rsidRPr="00394224">
        <w:rPr>
          <w:rFonts w:eastAsia="Times New Roman"/>
          <w:color w:val="FF0000"/>
          <w:u w:val="single"/>
        </w:rPr>
        <w:t xml:space="preserve">     </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7"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8"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proofErr w:type="gramStart"/>
      <w:r w:rsidRPr="004D2D25">
        <w:rPr>
          <w:rFonts w:eastAsia="Times New Roman"/>
        </w:rPr>
        <w:t>In order to</w:t>
      </w:r>
      <w:proofErr w:type="gramEnd"/>
      <w:r w:rsidRPr="004D2D25">
        <w:rPr>
          <w:rFonts w:eastAsia="Times New Roman"/>
        </w:rPr>
        <w:t xml:space="preserve">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9"/>
      <w:footerReference w:type="even" r:id="rId20"/>
      <w:footerReference w:type="default" r:id="rId21"/>
      <w:headerReference w:type="first" r:id="rId22"/>
      <w:footerReference w:type="first" r:id="rId23"/>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F4407" w14:textId="77777777" w:rsidR="003436C2" w:rsidRDefault="003436C2" w:rsidP="004D3124">
      <w:r>
        <w:separator/>
      </w:r>
    </w:p>
  </w:endnote>
  <w:endnote w:type="continuationSeparator" w:id="0">
    <w:p w14:paraId="649D62BA" w14:textId="77777777" w:rsidR="003436C2" w:rsidRDefault="003436C2"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399191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819342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0953255"/>
      <w:docPartObj>
        <w:docPartGallery w:val="Page Numbers (Bottom of Page)"/>
        <w:docPartUnique/>
      </w:docPartObj>
    </w:sdtPr>
    <w:sdtEndPr>
      <w:rPr>
        <w:rStyle w:val="PageNumber"/>
      </w:rPr>
    </w:sdtEnd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EndPr>
      <w:rPr>
        <w:rStyle w:val="PageNumber"/>
      </w:rPr>
    </w:sdtEnd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3FF53" w14:textId="77777777" w:rsidR="003436C2" w:rsidRDefault="003436C2" w:rsidP="004D3124">
      <w:r>
        <w:separator/>
      </w:r>
    </w:p>
  </w:footnote>
  <w:footnote w:type="continuationSeparator" w:id="0">
    <w:p w14:paraId="55AD9F09" w14:textId="77777777" w:rsidR="003436C2" w:rsidRDefault="003436C2" w:rsidP="004D3124">
      <w:r>
        <w:continuationSeparator/>
      </w:r>
    </w:p>
  </w:footnote>
  <w:footnote w:id="1">
    <w:p w14:paraId="15DC84D1" w14:textId="5F73C960" w:rsidR="000743EC" w:rsidRPr="000743EC" w:rsidRDefault="000743EC" w:rsidP="000743EC">
      <w:pPr>
        <w:pStyle w:val="FootnoteText"/>
        <w:rPr>
          <w:rFonts w:ascii="Garamond" w:hAnsi="Garamond"/>
        </w:rPr>
      </w:pPr>
      <w:r w:rsidRPr="000743EC">
        <w:rPr>
          <w:rStyle w:val="FootnoteReference"/>
          <w:rFonts w:ascii="Garamond" w:hAnsi="Garamond"/>
        </w:rPr>
        <w:footnoteRef/>
      </w:r>
      <w:r w:rsidRPr="000743EC">
        <w:rPr>
          <w:rFonts w:ascii="Garamond" w:hAnsi="Garamond"/>
        </w:rPr>
        <w:t xml:space="preserve"> </w:t>
      </w:r>
      <w:r>
        <w:rPr>
          <w:rFonts w:ascii="Garamond" w:hAnsi="Garamond"/>
        </w:rPr>
        <w:t xml:space="preserve">Allocation for </w:t>
      </w:r>
      <w:r w:rsidR="00A86E4E">
        <w:rPr>
          <w:rFonts w:ascii="Garamond" w:hAnsi="Garamond"/>
        </w:rPr>
        <w:t>S</w:t>
      </w:r>
      <w:r>
        <w:rPr>
          <w:rFonts w:ascii="Garamond" w:hAnsi="Garamond"/>
        </w:rPr>
        <w:t xml:space="preserve">ystem RA requirement and total </w:t>
      </w:r>
      <w:r w:rsidR="00A86E4E">
        <w:rPr>
          <w:rFonts w:ascii="Garamond" w:hAnsi="Garamond"/>
        </w:rPr>
        <w:t>S</w:t>
      </w:r>
      <w:r>
        <w:rPr>
          <w:rFonts w:ascii="Garamond" w:hAnsi="Garamond"/>
        </w:rPr>
        <w:t xml:space="preserve">ystem RA resources procured are rounded to the nearest hundredth.  Deficiency in </w:t>
      </w:r>
      <w:r w:rsidR="00A86E4E">
        <w:rPr>
          <w:rFonts w:ascii="Garamond" w:hAnsi="Garamond"/>
        </w:rPr>
        <w:t>S</w:t>
      </w:r>
      <w:r>
        <w:rPr>
          <w:rFonts w:ascii="Garamond" w:hAnsi="Garamond"/>
        </w:rPr>
        <w:t xml:space="preserve">ystem RA requirement is rounded to the nearest hundredth after calculating the </w:t>
      </w:r>
      <w:r w:rsidR="003A1550">
        <w:rPr>
          <w:rFonts w:ascii="Garamond" w:hAnsi="Garamond"/>
        </w:rPr>
        <w:t xml:space="preserve">actual </w:t>
      </w:r>
      <w:r>
        <w:rPr>
          <w:rFonts w:ascii="Garamond" w:hAnsi="Garamond"/>
        </w:rPr>
        <w:t xml:space="preserve">difference between </w:t>
      </w:r>
      <w:r w:rsidR="003A1550">
        <w:rPr>
          <w:rFonts w:ascii="Garamond" w:hAnsi="Garamond"/>
        </w:rPr>
        <w:t>actual</w:t>
      </w:r>
      <w:r>
        <w:rPr>
          <w:rFonts w:ascii="Garamond" w:hAnsi="Garamond"/>
        </w:rPr>
        <w:t xml:space="preserve"> </w:t>
      </w:r>
      <w:r w:rsidR="003A1550">
        <w:rPr>
          <w:rFonts w:ascii="Garamond" w:hAnsi="Garamond"/>
        </w:rPr>
        <w:t xml:space="preserve">(not rounded) </w:t>
      </w:r>
      <w:r>
        <w:rPr>
          <w:rFonts w:ascii="Garamond" w:hAnsi="Garamond"/>
        </w:rPr>
        <w:t xml:space="preserve">allocation for </w:t>
      </w:r>
      <w:r w:rsidR="00A86E4E">
        <w:rPr>
          <w:rFonts w:ascii="Garamond" w:hAnsi="Garamond"/>
        </w:rPr>
        <w:t>S</w:t>
      </w:r>
      <w:r>
        <w:rPr>
          <w:rFonts w:ascii="Garamond" w:hAnsi="Garamond"/>
        </w:rPr>
        <w:t>ystem RA requirement and</w:t>
      </w:r>
      <w:r w:rsidR="003A1550">
        <w:rPr>
          <w:rFonts w:ascii="Garamond" w:hAnsi="Garamond"/>
        </w:rPr>
        <w:t xml:space="preserve"> actual</w:t>
      </w:r>
      <w:r>
        <w:rPr>
          <w:rFonts w:ascii="Garamond" w:hAnsi="Garamond"/>
        </w:rPr>
        <w:t xml:space="preserve"> </w:t>
      </w:r>
      <w:r w:rsidR="003A1550">
        <w:rPr>
          <w:rFonts w:ascii="Garamond" w:hAnsi="Garamond"/>
        </w:rPr>
        <w:t xml:space="preserve">(not rounded) </w:t>
      </w:r>
      <w:r w:rsidR="00A86E4E">
        <w:rPr>
          <w:rFonts w:ascii="Garamond" w:hAnsi="Garamond"/>
        </w:rPr>
        <w:t>S</w:t>
      </w:r>
      <w:r>
        <w:rPr>
          <w:rFonts w:ascii="Garamond" w:hAnsi="Garamond"/>
        </w:rPr>
        <w:t>ystem RA resources procured.</w:t>
      </w:r>
    </w:p>
  </w:footnote>
  <w:footnote w:id="2">
    <w:p w14:paraId="59CE723B" w14:textId="3834649C" w:rsidR="004801E8" w:rsidRPr="001A12AB" w:rsidRDefault="004801E8" w:rsidP="004801E8">
      <w:pPr>
        <w:pStyle w:val="FootnoteText"/>
        <w:rPr>
          <w:rFonts w:ascii="Garamond" w:hAnsi="Garamond"/>
        </w:rPr>
      </w:pPr>
      <w:r w:rsidRPr="001A12AB">
        <w:rPr>
          <w:rStyle w:val="FootnoteReference"/>
          <w:rFonts w:ascii="Garamond" w:hAnsi="Garamond"/>
        </w:rPr>
        <w:footnoteRef/>
      </w:r>
      <w:r w:rsidRPr="001A12AB">
        <w:rPr>
          <w:rFonts w:ascii="Garamond" w:hAnsi="Garamond"/>
        </w:rPr>
        <w:t xml:space="preserve"> Ibid.</w:t>
      </w:r>
    </w:p>
  </w:footnote>
  <w:footnote w:id="3">
    <w:p w14:paraId="401F867C" w14:textId="55B96F66" w:rsidR="001A12AB" w:rsidRPr="001A12AB" w:rsidRDefault="001A12AB">
      <w:pPr>
        <w:pStyle w:val="FootnoteText"/>
        <w:rPr>
          <w:lang w:val="en-ZW"/>
        </w:rPr>
      </w:pPr>
      <w:r w:rsidRPr="001A12AB">
        <w:rPr>
          <w:rStyle w:val="FootnoteReference"/>
          <w:rFonts w:ascii="Garamond" w:hAnsi="Garamond"/>
        </w:rPr>
        <w:footnoteRef/>
      </w:r>
      <w:r w:rsidRPr="001A12AB">
        <w:rPr>
          <w:rFonts w:ascii="Garamond" w:hAnsi="Garamond"/>
        </w:rPr>
        <w:t xml:space="preserve"> </w:t>
      </w:r>
      <w:r w:rsidRPr="001A12AB">
        <w:rPr>
          <w:rFonts w:ascii="Garamond" w:hAnsi="Garamond"/>
          <w:lang w:val="en-ZW"/>
        </w:rPr>
        <w:t>Ibid.</w:t>
      </w:r>
    </w:p>
  </w:footnote>
  <w:footnote w:id="4">
    <w:p w14:paraId="4487593F" w14:textId="77777777" w:rsidR="008A3454" w:rsidRPr="001A12AB" w:rsidRDefault="008A3454" w:rsidP="008A3454">
      <w:pPr>
        <w:pStyle w:val="FootnoteText"/>
        <w:rPr>
          <w:rFonts w:ascii="Garamond" w:hAnsi="Garamond"/>
          <w:lang w:val="en-ZW"/>
        </w:rPr>
      </w:pPr>
      <w:r w:rsidRPr="001A12AB">
        <w:rPr>
          <w:rStyle w:val="FootnoteReference"/>
          <w:rFonts w:ascii="Garamond" w:hAnsi="Garamond"/>
        </w:rPr>
        <w:footnoteRef/>
      </w:r>
      <w:r w:rsidRPr="001A12AB">
        <w:rPr>
          <w:rFonts w:ascii="Garamond" w:hAnsi="Garamond"/>
        </w:rPr>
        <w:t xml:space="preserve"> </w:t>
      </w:r>
      <w:r w:rsidRPr="001A12AB">
        <w:rPr>
          <w:rFonts w:ascii="Garamond" w:hAnsi="Garamond"/>
          <w:lang w:val="en-ZW"/>
        </w:rPr>
        <w:t>D.23-04-010, Appendix A, A-8</w:t>
      </w:r>
    </w:p>
  </w:footnote>
  <w:footnote w:id="5">
    <w:p w14:paraId="1777B17D" w14:textId="71D7C9C2" w:rsidR="008A3454" w:rsidRPr="001A12AB" w:rsidRDefault="008A3454" w:rsidP="008A3454">
      <w:pPr>
        <w:pStyle w:val="FootnoteText"/>
        <w:rPr>
          <w:rFonts w:ascii="Garamond" w:hAnsi="Garamond"/>
          <w:lang w:val="en-ZW"/>
        </w:rPr>
      </w:pPr>
      <w:r w:rsidRPr="001A12AB">
        <w:rPr>
          <w:rStyle w:val="FootnoteReference"/>
          <w:rFonts w:ascii="Garamond" w:hAnsi="Garamond"/>
        </w:rPr>
        <w:footnoteRef/>
      </w:r>
      <w:r w:rsidRPr="001A12AB">
        <w:rPr>
          <w:rFonts w:ascii="Garamond" w:hAnsi="Garamond"/>
        </w:rPr>
        <w:t xml:space="preserve"> </w:t>
      </w:r>
      <w:r w:rsidR="00323AD4" w:rsidRPr="001A12AB">
        <w:rPr>
          <w:rFonts w:ascii="Garamond" w:hAnsi="Garamond"/>
          <w:lang w:val="en-ZW"/>
        </w:rPr>
        <w:t>I</w:t>
      </w:r>
      <w:r w:rsidRPr="001A12AB">
        <w:rPr>
          <w:rFonts w:ascii="Garamond" w:hAnsi="Garamond"/>
          <w:lang w:val="en-ZW"/>
        </w:rPr>
        <w:t>bid</w:t>
      </w:r>
      <w:r w:rsidR="00323AD4" w:rsidRPr="001A12AB">
        <w:rPr>
          <w:rFonts w:ascii="Garamond" w:hAnsi="Garamond"/>
          <w:lang w:val="en-ZW"/>
        </w:rPr>
        <w:t>.</w:t>
      </w:r>
    </w:p>
  </w:footnote>
  <w:footnote w:id="6">
    <w:p w14:paraId="65E0B597" w14:textId="7E640CBC" w:rsidR="008A3454" w:rsidRPr="001A12AB" w:rsidRDefault="008A3454" w:rsidP="008A3454">
      <w:pPr>
        <w:pStyle w:val="FootnoteText"/>
        <w:rPr>
          <w:rFonts w:ascii="Garamond" w:hAnsi="Garamond"/>
          <w:lang w:val="en-ZW"/>
        </w:rPr>
      </w:pPr>
      <w:r w:rsidRPr="001A12AB">
        <w:rPr>
          <w:rStyle w:val="FootnoteReference"/>
          <w:rFonts w:ascii="Garamond" w:hAnsi="Garamond"/>
        </w:rPr>
        <w:footnoteRef/>
      </w:r>
      <w:r w:rsidRPr="001A12AB">
        <w:rPr>
          <w:rFonts w:ascii="Garamond" w:hAnsi="Garamond"/>
        </w:rPr>
        <w:t xml:space="preserve"> </w:t>
      </w:r>
      <w:r w:rsidR="00323AD4" w:rsidRPr="001A12AB">
        <w:rPr>
          <w:rFonts w:ascii="Garamond" w:hAnsi="Garamond"/>
          <w:lang w:val="en-ZW"/>
        </w:rPr>
        <w:t>I</w:t>
      </w:r>
      <w:r w:rsidRPr="001A12AB">
        <w:rPr>
          <w:rFonts w:ascii="Garamond" w:hAnsi="Garamond"/>
          <w:lang w:val="en-ZW"/>
        </w:rPr>
        <w:t>bid</w:t>
      </w:r>
      <w:r w:rsidR="00323AD4" w:rsidRPr="001A12AB">
        <w:rPr>
          <w:rFonts w:ascii="Garamond" w:hAnsi="Garamond"/>
          <w:lang w:val="en-ZW"/>
        </w:rPr>
        <w:t>.</w:t>
      </w:r>
    </w:p>
  </w:footnote>
  <w:footnote w:id="7">
    <w:p w14:paraId="67141AB5" w14:textId="4F2625E4" w:rsidR="00BA2486" w:rsidRPr="001A12AB" w:rsidRDefault="00BA2486">
      <w:pPr>
        <w:pStyle w:val="FootnoteText"/>
        <w:rPr>
          <w:rFonts w:ascii="Garamond" w:hAnsi="Garamond"/>
        </w:rPr>
      </w:pPr>
      <w:r w:rsidRPr="001A12AB">
        <w:rPr>
          <w:rStyle w:val="FootnoteReference"/>
          <w:rFonts w:ascii="Garamond" w:hAnsi="Garamond"/>
        </w:rPr>
        <w:footnoteRef/>
      </w:r>
      <w:r w:rsidRPr="001A12AB">
        <w:rPr>
          <w:rFonts w:ascii="Garamond" w:hAnsi="Garamond"/>
        </w:rPr>
        <w:t xml:space="preserve"> </w:t>
      </w:r>
      <w:r w:rsidR="00B403AE" w:rsidRPr="001A12AB">
        <w:rPr>
          <w:rFonts w:ascii="Garamond" w:hAnsi="Garamond"/>
        </w:rPr>
        <w:t xml:space="preserve">D.20-06-031, </w:t>
      </w:r>
      <w:r w:rsidR="00590CA6" w:rsidRPr="001A12AB">
        <w:rPr>
          <w:rFonts w:ascii="Garamond" w:hAnsi="Garamond"/>
        </w:rPr>
        <w:t>Ordering Paragraph (</w:t>
      </w:r>
      <w:r w:rsidR="00B403AE" w:rsidRPr="001A12AB">
        <w:rPr>
          <w:rFonts w:ascii="Garamond" w:hAnsi="Garamond"/>
        </w:rPr>
        <w:t>OP</w:t>
      </w:r>
      <w:r w:rsidR="00590CA6" w:rsidRPr="001A12AB">
        <w:rPr>
          <w:rFonts w:ascii="Garamond" w:hAnsi="Garamond"/>
        </w:rPr>
        <w:t>)</w:t>
      </w:r>
      <w:r w:rsidR="00B403AE" w:rsidRPr="001A12AB">
        <w:rPr>
          <w:rFonts w:ascii="Garamond" w:hAnsi="Garamond"/>
        </w:rPr>
        <w:t xml:space="preserve"> 20, p. 96</w:t>
      </w:r>
    </w:p>
  </w:footnote>
  <w:footnote w:id="8">
    <w:p w14:paraId="181AB674" w14:textId="77777777" w:rsidR="00B91F58" w:rsidRPr="001A12AB" w:rsidRDefault="00B91F58" w:rsidP="00B91F58">
      <w:pPr>
        <w:pStyle w:val="FootnoteText"/>
        <w:rPr>
          <w:rFonts w:ascii="Garamond" w:hAnsi="Garamond"/>
          <w:lang w:val="en-ZW"/>
        </w:rPr>
      </w:pPr>
      <w:r w:rsidRPr="001A12AB">
        <w:rPr>
          <w:rStyle w:val="FootnoteReference"/>
          <w:rFonts w:ascii="Garamond" w:hAnsi="Garamond"/>
        </w:rPr>
        <w:footnoteRef/>
      </w:r>
      <w:r w:rsidRPr="001A12AB">
        <w:rPr>
          <w:rFonts w:ascii="Garamond" w:hAnsi="Garamond"/>
        </w:rPr>
        <w:t xml:space="preserve"> </w:t>
      </w:r>
      <w:r w:rsidRPr="001A12AB">
        <w:rPr>
          <w:rFonts w:ascii="Garamond" w:hAnsi="Garamond"/>
          <w:lang w:val="en-ZW"/>
        </w:rPr>
        <w:t>D.23-04-010, Appendix A, A-8</w:t>
      </w:r>
    </w:p>
  </w:footnote>
  <w:footnote w:id="9">
    <w:p w14:paraId="05455DBC" w14:textId="6AFD6CEE" w:rsidR="002E630F" w:rsidRPr="001A12AB" w:rsidRDefault="002E630F">
      <w:pPr>
        <w:pStyle w:val="FootnoteText"/>
        <w:rPr>
          <w:rFonts w:ascii="Garamond" w:hAnsi="Garamond"/>
        </w:rPr>
      </w:pPr>
      <w:r w:rsidRPr="001A12AB">
        <w:rPr>
          <w:rStyle w:val="FootnoteReference"/>
          <w:rFonts w:ascii="Garamond" w:hAnsi="Garamond"/>
        </w:rPr>
        <w:footnoteRef/>
      </w:r>
      <w:r w:rsidRPr="001A12AB">
        <w:rPr>
          <w:rFonts w:ascii="Garamond" w:hAnsi="Garamond"/>
        </w:rPr>
        <w:t xml:space="preserve"> </w:t>
      </w:r>
      <w:r w:rsidR="002647B6" w:rsidRPr="002647B6">
        <w:rPr>
          <w:rFonts w:ascii="Garamond" w:hAnsi="Garamond"/>
          <w:highlight w:val="black"/>
        </w:rPr>
        <w:t>X</w:t>
      </w:r>
      <w:r w:rsidRPr="001A12AB">
        <w:rPr>
          <w:rFonts w:ascii="Garamond" w:hAnsi="Garamond"/>
        </w:rPr>
        <w:t xml:space="preserve"> rounded to the nearest hundredth</w:t>
      </w:r>
    </w:p>
  </w:footnote>
  <w:footnote w:id="10">
    <w:p w14:paraId="712FBD8E" w14:textId="718EFD08" w:rsidR="002E630F" w:rsidRPr="001A12AB" w:rsidRDefault="002E630F">
      <w:pPr>
        <w:pStyle w:val="FootnoteText"/>
        <w:rPr>
          <w:rFonts w:ascii="Garamond" w:hAnsi="Garamond"/>
        </w:rPr>
      </w:pPr>
      <w:r w:rsidRPr="001A12AB">
        <w:rPr>
          <w:rStyle w:val="FootnoteReference"/>
          <w:rFonts w:ascii="Garamond" w:hAnsi="Garamond"/>
        </w:rPr>
        <w:footnoteRef/>
      </w:r>
      <w:r w:rsidRPr="001A12AB">
        <w:rPr>
          <w:rFonts w:ascii="Garamond" w:hAnsi="Garamond"/>
        </w:rPr>
        <w:t xml:space="preserve"> </w:t>
      </w:r>
      <w:r w:rsidR="002647B6" w:rsidRPr="002647B6">
        <w:rPr>
          <w:rFonts w:ascii="Garamond" w:hAnsi="Garamond"/>
          <w:highlight w:val="black"/>
        </w:rPr>
        <w:t>X</w:t>
      </w:r>
      <w:r w:rsidRPr="001A12AB">
        <w:rPr>
          <w:rFonts w:ascii="Garamond" w:hAnsi="Garamond"/>
        </w:rPr>
        <w:t xml:space="preserve"> rounded to the nearest hundredth</w:t>
      </w:r>
    </w:p>
  </w:footnote>
  <w:footnote w:id="11">
    <w:p w14:paraId="53D61D2B" w14:textId="32EB372A" w:rsidR="002F2150" w:rsidRPr="001A12AB" w:rsidRDefault="002F2150">
      <w:pPr>
        <w:pStyle w:val="FootnoteText"/>
        <w:rPr>
          <w:rFonts w:ascii="Garamond" w:hAnsi="Garamond"/>
          <w:lang w:val="en-ZW"/>
        </w:rPr>
      </w:pPr>
      <w:r w:rsidRPr="001A12AB">
        <w:rPr>
          <w:rStyle w:val="FootnoteReference"/>
          <w:rFonts w:ascii="Garamond" w:hAnsi="Garamond"/>
        </w:rPr>
        <w:footnoteRef/>
      </w:r>
      <w:r w:rsidR="001A12AB">
        <w:rPr>
          <w:rFonts w:ascii="Garamond" w:hAnsi="Garamond"/>
        </w:rPr>
        <w:t xml:space="preserve"> </w:t>
      </w:r>
      <w:r w:rsidR="002647B6" w:rsidRPr="002647B6">
        <w:rPr>
          <w:rFonts w:ascii="Garamond" w:hAnsi="Garamond"/>
          <w:highlight w:val="black"/>
        </w:rPr>
        <w:t>X</w:t>
      </w:r>
      <w:r w:rsidR="002E630F" w:rsidRPr="001A12AB">
        <w:rPr>
          <w:rFonts w:ascii="Garamond" w:hAnsi="Garamond"/>
        </w:rPr>
        <w:t xml:space="preserve"> = 10.333 rounded to the nearest hundredth</w:t>
      </w:r>
    </w:p>
  </w:footnote>
  <w:footnote w:id="12">
    <w:p w14:paraId="25155C9B" w14:textId="33D22CE5" w:rsidR="002E630F" w:rsidRDefault="002E630F">
      <w:pPr>
        <w:pStyle w:val="FootnoteText"/>
      </w:pPr>
      <w:r w:rsidRPr="001A12AB">
        <w:rPr>
          <w:rStyle w:val="FootnoteReference"/>
          <w:rFonts w:ascii="Garamond" w:hAnsi="Garamond"/>
        </w:rPr>
        <w:footnoteRef/>
      </w:r>
      <w:r w:rsidRPr="001A12AB">
        <w:rPr>
          <w:rFonts w:ascii="Garamond" w:hAnsi="Garamond"/>
        </w:rPr>
        <w:t xml:space="preserve"> Allocation for System RA requirement and total System RA resources procured are rounded to the nearest hundredth.  Deficiency in System RA requirement is rounded to the nearest hundredth after calculating the actual difference between actual (not rounded) allocation for System RA requirement and actual (not rounded) System RA resources procured.</w:t>
      </w:r>
    </w:p>
  </w:footnote>
  <w:footnote w:id="13">
    <w:p w14:paraId="7A1CCDAB" w14:textId="5F4992D6" w:rsidR="00B91F58" w:rsidRPr="00055BD6" w:rsidRDefault="00B91F58" w:rsidP="00B91F58">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00323AD4">
        <w:rPr>
          <w:rFonts w:ascii="Garamond" w:hAnsi="Garamond"/>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467428423" name="Picture 467428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981393548" name="Picture 98139354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735359121" name="Picture 735359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9FD2C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314E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783DFE"/>
    <w:multiLevelType w:val="hybridMultilevel"/>
    <w:tmpl w:val="54A4683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D5776CB"/>
    <w:multiLevelType w:val="hybridMultilevel"/>
    <w:tmpl w:val="4B7E778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5"/>
  </w:num>
  <w:num w:numId="2" w16cid:durableId="469982624">
    <w:abstractNumId w:val="2"/>
  </w:num>
  <w:num w:numId="3" w16cid:durableId="15884808">
    <w:abstractNumId w:val="3"/>
  </w:num>
  <w:num w:numId="4" w16cid:durableId="1157722173">
    <w:abstractNumId w:val="7"/>
  </w:num>
  <w:num w:numId="5" w16cid:durableId="773330461">
    <w:abstractNumId w:val="4"/>
  </w:num>
  <w:num w:numId="6" w16cid:durableId="1135224094">
    <w:abstractNumId w:val="8"/>
  </w:num>
  <w:num w:numId="7" w16cid:durableId="1198276239">
    <w:abstractNumId w:val="9"/>
  </w:num>
  <w:num w:numId="8" w16cid:durableId="1221594922">
    <w:abstractNumId w:val="1"/>
  </w:num>
  <w:num w:numId="9" w16cid:durableId="767195641">
    <w:abstractNumId w:val="6"/>
  </w:num>
  <w:num w:numId="10" w16cid:durableId="849024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017B7"/>
    <w:rsid w:val="0000424F"/>
    <w:rsid w:val="00004896"/>
    <w:rsid w:val="0002491B"/>
    <w:rsid w:val="00025D3E"/>
    <w:rsid w:val="00037009"/>
    <w:rsid w:val="00041318"/>
    <w:rsid w:val="00043678"/>
    <w:rsid w:val="000552C8"/>
    <w:rsid w:val="00055BD6"/>
    <w:rsid w:val="0006261E"/>
    <w:rsid w:val="00067C95"/>
    <w:rsid w:val="000743EC"/>
    <w:rsid w:val="0008094D"/>
    <w:rsid w:val="00082A8F"/>
    <w:rsid w:val="00087928"/>
    <w:rsid w:val="0009292F"/>
    <w:rsid w:val="00095572"/>
    <w:rsid w:val="000A0208"/>
    <w:rsid w:val="000B4C20"/>
    <w:rsid w:val="000E3400"/>
    <w:rsid w:val="000E54BD"/>
    <w:rsid w:val="000E588B"/>
    <w:rsid w:val="000E60E9"/>
    <w:rsid w:val="000F10BD"/>
    <w:rsid w:val="000F138A"/>
    <w:rsid w:val="000F460E"/>
    <w:rsid w:val="00102AB5"/>
    <w:rsid w:val="0010372E"/>
    <w:rsid w:val="00104124"/>
    <w:rsid w:val="0010784E"/>
    <w:rsid w:val="00112CF0"/>
    <w:rsid w:val="00116D48"/>
    <w:rsid w:val="00125A28"/>
    <w:rsid w:val="00131881"/>
    <w:rsid w:val="00131EF4"/>
    <w:rsid w:val="00134C98"/>
    <w:rsid w:val="00135748"/>
    <w:rsid w:val="00157E2C"/>
    <w:rsid w:val="00163BC8"/>
    <w:rsid w:val="001643A8"/>
    <w:rsid w:val="00170542"/>
    <w:rsid w:val="00175A3C"/>
    <w:rsid w:val="001901F6"/>
    <w:rsid w:val="001917DD"/>
    <w:rsid w:val="0019189B"/>
    <w:rsid w:val="001A12AB"/>
    <w:rsid w:val="001A4FBA"/>
    <w:rsid w:val="001A5A65"/>
    <w:rsid w:val="001C169C"/>
    <w:rsid w:val="001C2DCF"/>
    <w:rsid w:val="001C326D"/>
    <w:rsid w:val="001C699E"/>
    <w:rsid w:val="001C78B9"/>
    <w:rsid w:val="001D07C1"/>
    <w:rsid w:val="001D712D"/>
    <w:rsid w:val="001E49B2"/>
    <w:rsid w:val="001E61B8"/>
    <w:rsid w:val="001E61DB"/>
    <w:rsid w:val="001E7895"/>
    <w:rsid w:val="001F5F89"/>
    <w:rsid w:val="00203C14"/>
    <w:rsid w:val="00204864"/>
    <w:rsid w:val="00206401"/>
    <w:rsid w:val="00210156"/>
    <w:rsid w:val="0024151B"/>
    <w:rsid w:val="00247DAC"/>
    <w:rsid w:val="00250178"/>
    <w:rsid w:val="00251D68"/>
    <w:rsid w:val="002544B2"/>
    <w:rsid w:val="0026038E"/>
    <w:rsid w:val="00260BF2"/>
    <w:rsid w:val="002647B6"/>
    <w:rsid w:val="0026554C"/>
    <w:rsid w:val="00270BE8"/>
    <w:rsid w:val="00273A8F"/>
    <w:rsid w:val="00277D76"/>
    <w:rsid w:val="002845C8"/>
    <w:rsid w:val="002848E8"/>
    <w:rsid w:val="002B1C67"/>
    <w:rsid w:val="002B769C"/>
    <w:rsid w:val="002C3961"/>
    <w:rsid w:val="002C4CEA"/>
    <w:rsid w:val="002D4B95"/>
    <w:rsid w:val="002E630F"/>
    <w:rsid w:val="002E779D"/>
    <w:rsid w:val="002F2150"/>
    <w:rsid w:val="002F5739"/>
    <w:rsid w:val="00306221"/>
    <w:rsid w:val="00310332"/>
    <w:rsid w:val="00321B69"/>
    <w:rsid w:val="00323AD4"/>
    <w:rsid w:val="00341361"/>
    <w:rsid w:val="00341F07"/>
    <w:rsid w:val="003436C2"/>
    <w:rsid w:val="00347912"/>
    <w:rsid w:val="00351A0A"/>
    <w:rsid w:val="003643C2"/>
    <w:rsid w:val="00371BA1"/>
    <w:rsid w:val="003736E3"/>
    <w:rsid w:val="00376644"/>
    <w:rsid w:val="0038586A"/>
    <w:rsid w:val="0039214C"/>
    <w:rsid w:val="003941C1"/>
    <w:rsid w:val="00394224"/>
    <w:rsid w:val="003945B4"/>
    <w:rsid w:val="003A0E22"/>
    <w:rsid w:val="003A1550"/>
    <w:rsid w:val="003A183A"/>
    <w:rsid w:val="003A6855"/>
    <w:rsid w:val="003B022C"/>
    <w:rsid w:val="003B030C"/>
    <w:rsid w:val="003D28DE"/>
    <w:rsid w:val="003E03C5"/>
    <w:rsid w:val="003E3084"/>
    <w:rsid w:val="003E42A8"/>
    <w:rsid w:val="003F2966"/>
    <w:rsid w:val="003F303E"/>
    <w:rsid w:val="003F312A"/>
    <w:rsid w:val="003F55DB"/>
    <w:rsid w:val="004179CD"/>
    <w:rsid w:val="00423CA2"/>
    <w:rsid w:val="004249C3"/>
    <w:rsid w:val="00424D9C"/>
    <w:rsid w:val="00430BB8"/>
    <w:rsid w:val="00433345"/>
    <w:rsid w:val="004343F8"/>
    <w:rsid w:val="004352AD"/>
    <w:rsid w:val="00441F1B"/>
    <w:rsid w:val="0044640F"/>
    <w:rsid w:val="00454AF6"/>
    <w:rsid w:val="00462AC5"/>
    <w:rsid w:val="004636D1"/>
    <w:rsid w:val="0047179D"/>
    <w:rsid w:val="004760C4"/>
    <w:rsid w:val="004801E8"/>
    <w:rsid w:val="00481BA5"/>
    <w:rsid w:val="00482BD5"/>
    <w:rsid w:val="004867E1"/>
    <w:rsid w:val="00491312"/>
    <w:rsid w:val="004923C0"/>
    <w:rsid w:val="004940AE"/>
    <w:rsid w:val="0049791A"/>
    <w:rsid w:val="004A4D97"/>
    <w:rsid w:val="004C3C34"/>
    <w:rsid w:val="004D1A8A"/>
    <w:rsid w:val="004D1B2C"/>
    <w:rsid w:val="004D2D25"/>
    <w:rsid w:val="004D3124"/>
    <w:rsid w:val="004D76B1"/>
    <w:rsid w:val="004E18DD"/>
    <w:rsid w:val="004F0830"/>
    <w:rsid w:val="00504212"/>
    <w:rsid w:val="00511379"/>
    <w:rsid w:val="00516245"/>
    <w:rsid w:val="00522CEF"/>
    <w:rsid w:val="005335D6"/>
    <w:rsid w:val="00535E59"/>
    <w:rsid w:val="005378DC"/>
    <w:rsid w:val="00537E20"/>
    <w:rsid w:val="0054451E"/>
    <w:rsid w:val="00544B53"/>
    <w:rsid w:val="005546CA"/>
    <w:rsid w:val="005601D3"/>
    <w:rsid w:val="005644C9"/>
    <w:rsid w:val="00580321"/>
    <w:rsid w:val="00590CA6"/>
    <w:rsid w:val="00592A30"/>
    <w:rsid w:val="00594C56"/>
    <w:rsid w:val="005C009C"/>
    <w:rsid w:val="005C2443"/>
    <w:rsid w:val="005E55CE"/>
    <w:rsid w:val="005E64BA"/>
    <w:rsid w:val="005F3208"/>
    <w:rsid w:val="005F6208"/>
    <w:rsid w:val="005F7891"/>
    <w:rsid w:val="00615E1E"/>
    <w:rsid w:val="006224FE"/>
    <w:rsid w:val="006245EB"/>
    <w:rsid w:val="0062634F"/>
    <w:rsid w:val="006276A1"/>
    <w:rsid w:val="00644678"/>
    <w:rsid w:val="0065119D"/>
    <w:rsid w:val="00657F52"/>
    <w:rsid w:val="0066614E"/>
    <w:rsid w:val="00667560"/>
    <w:rsid w:val="00667E75"/>
    <w:rsid w:val="00670A14"/>
    <w:rsid w:val="0067194D"/>
    <w:rsid w:val="006721D6"/>
    <w:rsid w:val="0067698F"/>
    <w:rsid w:val="0068008C"/>
    <w:rsid w:val="0068318A"/>
    <w:rsid w:val="00685921"/>
    <w:rsid w:val="006923AD"/>
    <w:rsid w:val="006952DE"/>
    <w:rsid w:val="00697205"/>
    <w:rsid w:val="006973FF"/>
    <w:rsid w:val="006A25C8"/>
    <w:rsid w:val="006A516F"/>
    <w:rsid w:val="006A6653"/>
    <w:rsid w:val="006B12F6"/>
    <w:rsid w:val="006B27D5"/>
    <w:rsid w:val="006C0971"/>
    <w:rsid w:val="006C25B8"/>
    <w:rsid w:val="006C5AF4"/>
    <w:rsid w:val="006E25AF"/>
    <w:rsid w:val="006E45A5"/>
    <w:rsid w:val="006E6D4A"/>
    <w:rsid w:val="007138A3"/>
    <w:rsid w:val="0072659E"/>
    <w:rsid w:val="00732CD5"/>
    <w:rsid w:val="007479E9"/>
    <w:rsid w:val="00753655"/>
    <w:rsid w:val="00756CF8"/>
    <w:rsid w:val="007671E6"/>
    <w:rsid w:val="0076789A"/>
    <w:rsid w:val="00767F92"/>
    <w:rsid w:val="0077064F"/>
    <w:rsid w:val="0077630B"/>
    <w:rsid w:val="007770B8"/>
    <w:rsid w:val="007871BE"/>
    <w:rsid w:val="00787280"/>
    <w:rsid w:val="007A1781"/>
    <w:rsid w:val="007C1DD7"/>
    <w:rsid w:val="007C2DE4"/>
    <w:rsid w:val="007C481E"/>
    <w:rsid w:val="007C5E86"/>
    <w:rsid w:val="007E2C99"/>
    <w:rsid w:val="008154A8"/>
    <w:rsid w:val="00821CE9"/>
    <w:rsid w:val="00834C2C"/>
    <w:rsid w:val="008448F8"/>
    <w:rsid w:val="00861DE7"/>
    <w:rsid w:val="00863D54"/>
    <w:rsid w:val="0087182E"/>
    <w:rsid w:val="00872490"/>
    <w:rsid w:val="008752A1"/>
    <w:rsid w:val="008775EF"/>
    <w:rsid w:val="00877DE8"/>
    <w:rsid w:val="00880794"/>
    <w:rsid w:val="00886482"/>
    <w:rsid w:val="008A0B22"/>
    <w:rsid w:val="008A3454"/>
    <w:rsid w:val="008A763C"/>
    <w:rsid w:val="008B084F"/>
    <w:rsid w:val="009037B7"/>
    <w:rsid w:val="00906501"/>
    <w:rsid w:val="0091122E"/>
    <w:rsid w:val="009137DC"/>
    <w:rsid w:val="00920B87"/>
    <w:rsid w:val="009262B7"/>
    <w:rsid w:val="00932A0A"/>
    <w:rsid w:val="009428B3"/>
    <w:rsid w:val="00952DF8"/>
    <w:rsid w:val="009728B5"/>
    <w:rsid w:val="0097553E"/>
    <w:rsid w:val="00977558"/>
    <w:rsid w:val="0098481B"/>
    <w:rsid w:val="00993B59"/>
    <w:rsid w:val="00997967"/>
    <w:rsid w:val="009F013A"/>
    <w:rsid w:val="009F27AD"/>
    <w:rsid w:val="009F5E90"/>
    <w:rsid w:val="009F64DE"/>
    <w:rsid w:val="00A03E21"/>
    <w:rsid w:val="00A21640"/>
    <w:rsid w:val="00A24D60"/>
    <w:rsid w:val="00A332CF"/>
    <w:rsid w:val="00A34A04"/>
    <w:rsid w:val="00A359D8"/>
    <w:rsid w:val="00A405CB"/>
    <w:rsid w:val="00A542B3"/>
    <w:rsid w:val="00A707BD"/>
    <w:rsid w:val="00A73A52"/>
    <w:rsid w:val="00A74EF9"/>
    <w:rsid w:val="00A825E9"/>
    <w:rsid w:val="00A84072"/>
    <w:rsid w:val="00A86E4E"/>
    <w:rsid w:val="00A87872"/>
    <w:rsid w:val="00A900E2"/>
    <w:rsid w:val="00A9335A"/>
    <w:rsid w:val="00A93DFF"/>
    <w:rsid w:val="00AB29EF"/>
    <w:rsid w:val="00AC130C"/>
    <w:rsid w:val="00AD6934"/>
    <w:rsid w:val="00AE0819"/>
    <w:rsid w:val="00AE0A75"/>
    <w:rsid w:val="00AE3540"/>
    <w:rsid w:val="00AE4864"/>
    <w:rsid w:val="00AF679A"/>
    <w:rsid w:val="00B07705"/>
    <w:rsid w:val="00B1300C"/>
    <w:rsid w:val="00B14730"/>
    <w:rsid w:val="00B16275"/>
    <w:rsid w:val="00B168CF"/>
    <w:rsid w:val="00B246C0"/>
    <w:rsid w:val="00B403AE"/>
    <w:rsid w:val="00B41A4A"/>
    <w:rsid w:val="00B457E2"/>
    <w:rsid w:val="00B52B8F"/>
    <w:rsid w:val="00B54135"/>
    <w:rsid w:val="00B57F56"/>
    <w:rsid w:val="00B6112C"/>
    <w:rsid w:val="00B670ED"/>
    <w:rsid w:val="00B67377"/>
    <w:rsid w:val="00B673D0"/>
    <w:rsid w:val="00B731AB"/>
    <w:rsid w:val="00B83561"/>
    <w:rsid w:val="00B91F58"/>
    <w:rsid w:val="00BA1C13"/>
    <w:rsid w:val="00BA2486"/>
    <w:rsid w:val="00BB7499"/>
    <w:rsid w:val="00BC1390"/>
    <w:rsid w:val="00BE7AAA"/>
    <w:rsid w:val="00BF755D"/>
    <w:rsid w:val="00C01C14"/>
    <w:rsid w:val="00C0486E"/>
    <w:rsid w:val="00C2385E"/>
    <w:rsid w:val="00C47958"/>
    <w:rsid w:val="00C53001"/>
    <w:rsid w:val="00C566DC"/>
    <w:rsid w:val="00C76E48"/>
    <w:rsid w:val="00C80918"/>
    <w:rsid w:val="00C81DB5"/>
    <w:rsid w:val="00C90168"/>
    <w:rsid w:val="00CA63A5"/>
    <w:rsid w:val="00CB390E"/>
    <w:rsid w:val="00CB3C44"/>
    <w:rsid w:val="00CC4E30"/>
    <w:rsid w:val="00CE3063"/>
    <w:rsid w:val="00CE5BC1"/>
    <w:rsid w:val="00CF3276"/>
    <w:rsid w:val="00CF6748"/>
    <w:rsid w:val="00D07866"/>
    <w:rsid w:val="00D114DB"/>
    <w:rsid w:val="00D318EE"/>
    <w:rsid w:val="00D371FA"/>
    <w:rsid w:val="00D44329"/>
    <w:rsid w:val="00D44364"/>
    <w:rsid w:val="00D479E7"/>
    <w:rsid w:val="00D6410B"/>
    <w:rsid w:val="00D66CBC"/>
    <w:rsid w:val="00D75613"/>
    <w:rsid w:val="00D958B9"/>
    <w:rsid w:val="00DA41E0"/>
    <w:rsid w:val="00DA5099"/>
    <w:rsid w:val="00DB72E2"/>
    <w:rsid w:val="00DC2323"/>
    <w:rsid w:val="00DC3EE1"/>
    <w:rsid w:val="00DC4E22"/>
    <w:rsid w:val="00DE349D"/>
    <w:rsid w:val="00DF1398"/>
    <w:rsid w:val="00DF2931"/>
    <w:rsid w:val="00E03B16"/>
    <w:rsid w:val="00E043A7"/>
    <w:rsid w:val="00E04A10"/>
    <w:rsid w:val="00E24C64"/>
    <w:rsid w:val="00E27F84"/>
    <w:rsid w:val="00E33773"/>
    <w:rsid w:val="00E3544A"/>
    <w:rsid w:val="00E40FF0"/>
    <w:rsid w:val="00E45B1E"/>
    <w:rsid w:val="00E47EB7"/>
    <w:rsid w:val="00E52E41"/>
    <w:rsid w:val="00E5354E"/>
    <w:rsid w:val="00E53B03"/>
    <w:rsid w:val="00E540F2"/>
    <w:rsid w:val="00E57E29"/>
    <w:rsid w:val="00E72E55"/>
    <w:rsid w:val="00E73678"/>
    <w:rsid w:val="00E740E3"/>
    <w:rsid w:val="00E756E3"/>
    <w:rsid w:val="00E828C6"/>
    <w:rsid w:val="00E8458E"/>
    <w:rsid w:val="00E85EC0"/>
    <w:rsid w:val="00E860A8"/>
    <w:rsid w:val="00E940E4"/>
    <w:rsid w:val="00E944A9"/>
    <w:rsid w:val="00E948D2"/>
    <w:rsid w:val="00E95C33"/>
    <w:rsid w:val="00E96452"/>
    <w:rsid w:val="00EA5748"/>
    <w:rsid w:val="00EB7C30"/>
    <w:rsid w:val="00EC0D68"/>
    <w:rsid w:val="00EC4678"/>
    <w:rsid w:val="00ED0DB4"/>
    <w:rsid w:val="00EE07CB"/>
    <w:rsid w:val="00EE55F1"/>
    <w:rsid w:val="00EE5851"/>
    <w:rsid w:val="00F05E95"/>
    <w:rsid w:val="00F110DC"/>
    <w:rsid w:val="00F2660D"/>
    <w:rsid w:val="00F27210"/>
    <w:rsid w:val="00F4150C"/>
    <w:rsid w:val="00F55822"/>
    <w:rsid w:val="00F70CD7"/>
    <w:rsid w:val="00F71FD6"/>
    <w:rsid w:val="00F81BCC"/>
    <w:rsid w:val="00F82260"/>
    <w:rsid w:val="00F87E5D"/>
    <w:rsid w:val="00FA1134"/>
    <w:rsid w:val="00FA6121"/>
    <w:rsid w:val="00FB0802"/>
    <w:rsid w:val="00FB32E8"/>
    <w:rsid w:val="00FC0614"/>
    <w:rsid w:val="00FC135F"/>
    <w:rsid w:val="00FD3EB6"/>
    <w:rsid w:val="00FD6083"/>
    <w:rsid w:val="00FD7FA3"/>
    <w:rsid w:val="00FE4F0C"/>
    <w:rsid w:val="00FF7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124"/>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 w:type="paragraph" w:styleId="Revision">
    <w:name w:val="Revision"/>
    <w:hidden/>
    <w:uiPriority w:val="99"/>
    <w:semiHidden/>
    <w:rsid w:val="00A84072"/>
    <w:rPr>
      <w:rFonts w:ascii="Garamond" w:hAnsi="Garamond" w:cs="Times New Roman (Body CS)"/>
      <w:sz w:val="22"/>
      <w:szCs w:val="22"/>
    </w:rPr>
  </w:style>
  <w:style w:type="character" w:styleId="CommentReference">
    <w:name w:val="annotation reference"/>
    <w:basedOn w:val="DefaultParagraphFont"/>
    <w:uiPriority w:val="99"/>
    <w:semiHidden/>
    <w:unhideWhenUsed/>
    <w:rsid w:val="00273A8F"/>
    <w:rPr>
      <w:sz w:val="16"/>
      <w:szCs w:val="16"/>
    </w:rPr>
  </w:style>
  <w:style w:type="paragraph" w:styleId="CommentText">
    <w:name w:val="annotation text"/>
    <w:basedOn w:val="Normal"/>
    <w:link w:val="CommentTextChar"/>
    <w:uiPriority w:val="99"/>
    <w:unhideWhenUsed/>
    <w:rsid w:val="00273A8F"/>
    <w:pPr>
      <w:spacing w:line="240" w:lineRule="auto"/>
    </w:pPr>
    <w:rPr>
      <w:sz w:val="20"/>
      <w:szCs w:val="20"/>
    </w:rPr>
  </w:style>
  <w:style w:type="character" w:customStyle="1" w:styleId="CommentTextChar">
    <w:name w:val="Comment Text Char"/>
    <w:basedOn w:val="DefaultParagraphFont"/>
    <w:link w:val="CommentText"/>
    <w:uiPriority w:val="99"/>
    <w:rsid w:val="00273A8F"/>
    <w:rPr>
      <w:rFonts w:ascii="Garamond" w:hAnsi="Garamond" w:cs="Times New Roman (Body CS)"/>
      <w:sz w:val="20"/>
      <w:szCs w:val="20"/>
    </w:rPr>
  </w:style>
  <w:style w:type="paragraph" w:styleId="CommentSubject">
    <w:name w:val="annotation subject"/>
    <w:basedOn w:val="CommentText"/>
    <w:next w:val="CommentText"/>
    <w:link w:val="CommentSubjectChar"/>
    <w:uiPriority w:val="99"/>
    <w:semiHidden/>
    <w:unhideWhenUsed/>
    <w:rsid w:val="00273A8F"/>
    <w:rPr>
      <w:b/>
      <w:bCs/>
    </w:rPr>
  </w:style>
  <w:style w:type="character" w:customStyle="1" w:styleId="CommentSubjectChar">
    <w:name w:val="Comment Subject Char"/>
    <w:basedOn w:val="CommentTextChar"/>
    <w:link w:val="CommentSubject"/>
    <w:uiPriority w:val="99"/>
    <w:semiHidden/>
    <w:rsid w:val="00273A8F"/>
    <w:rPr>
      <w:rFonts w:ascii="Garamond" w:hAnsi="Garamond" w:cs="Times New Roman (Body C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511666">
      <w:bodyDiv w:val="1"/>
      <w:marLeft w:val="0"/>
      <w:marRight w:val="0"/>
      <w:marTop w:val="0"/>
      <w:marBottom w:val="0"/>
      <w:divBdr>
        <w:top w:val="none" w:sz="0" w:space="0" w:color="auto"/>
        <w:left w:val="none" w:sz="0" w:space="0" w:color="auto"/>
        <w:bottom w:val="none" w:sz="0" w:space="0" w:color="auto"/>
        <w:right w:val="none" w:sz="0" w:space="0" w:color="auto"/>
      </w:divBdr>
    </w:div>
    <w:div w:id="207469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LJ_Div_Appeals_Coordinator@cpuc.ca.gov"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_Div_Appeals_Coordinator@cpuc.ca.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o\Desktop\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Props1.xml><?xml version="1.0" encoding="utf-8"?>
<ds:datastoreItem xmlns:ds="http://schemas.openxmlformats.org/officeDocument/2006/customXml" ds:itemID="{356DBEAD-FF61-416B-8091-F23CA65D7120}">
  <ds:schemaRefs>
    <ds:schemaRef ds:uri="http://schemas.openxmlformats.org/officeDocument/2006/bibliography"/>
  </ds:schemaRefs>
</ds:datastoreItem>
</file>

<file path=customXml/itemProps2.xml><?xml version="1.0" encoding="utf-8"?>
<ds:datastoreItem xmlns:ds="http://schemas.openxmlformats.org/officeDocument/2006/customXml" ds:itemID="{D6D08C32-7FC6-4412-9DCA-124B8069A644}">
  <ds:schemaRefs>
    <ds:schemaRef ds:uri="http://schemas.microsoft.com/sharepoint/v3/contenttype/forms"/>
  </ds:schemaRefs>
</ds:datastoreItem>
</file>

<file path=customXml/itemProps3.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1</TotalTime>
  <Pages>8</Pages>
  <Words>2387</Words>
  <Characters>13608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yapintluxay@hotmail.com</cp:lastModifiedBy>
  <cp:revision>2</cp:revision>
  <dcterms:created xsi:type="dcterms:W3CDTF">2025-12-18T18:14:00Z</dcterms:created>
  <dcterms:modified xsi:type="dcterms:W3CDTF">2025-12-18T18:14:00Z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ies>
</file>